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14" w:rsidRPr="00590019" w:rsidRDefault="005A7014" w:rsidP="005C3BF1">
      <w:pPr>
        <w:jc w:val="center"/>
        <w:rPr>
          <w:b/>
        </w:rPr>
      </w:pPr>
      <w:r w:rsidRPr="00590019">
        <w:rPr>
          <w:b/>
        </w:rPr>
        <w:t>АДМИНИСТРАЦИЯ</w:t>
      </w:r>
    </w:p>
    <w:p w:rsidR="005A7014" w:rsidRPr="00590019" w:rsidRDefault="005A7014" w:rsidP="005C3BF1">
      <w:pPr>
        <w:jc w:val="center"/>
        <w:rPr>
          <w:b/>
        </w:rPr>
      </w:pPr>
      <w:r w:rsidRPr="00590019">
        <w:rPr>
          <w:b/>
        </w:rPr>
        <w:t xml:space="preserve"> </w:t>
      </w:r>
      <w:r>
        <w:rPr>
          <w:b/>
        </w:rPr>
        <w:t xml:space="preserve">ВЕНГЕРОВСКОГО </w:t>
      </w:r>
      <w:r w:rsidRPr="00590019">
        <w:rPr>
          <w:b/>
        </w:rPr>
        <w:t>СЕЛЬСОВЕТА</w:t>
      </w:r>
    </w:p>
    <w:p w:rsidR="005A7014" w:rsidRPr="00590019" w:rsidRDefault="005A7014" w:rsidP="005C3BF1">
      <w:pPr>
        <w:jc w:val="center"/>
        <w:rPr>
          <w:b/>
        </w:rPr>
      </w:pPr>
      <w:r w:rsidRPr="00590019">
        <w:rPr>
          <w:b/>
        </w:rPr>
        <w:t xml:space="preserve"> ВЕНГЕРОВСКОГО РАЙОНА НОВОСИБИРСКОЙ ОБЛАСТИ</w:t>
      </w:r>
    </w:p>
    <w:p w:rsidR="005A7014" w:rsidRPr="00590019" w:rsidRDefault="005A7014" w:rsidP="005C3BF1">
      <w:pPr>
        <w:jc w:val="center"/>
      </w:pPr>
    </w:p>
    <w:p w:rsidR="005A7014" w:rsidRPr="00590019" w:rsidRDefault="005A7014" w:rsidP="005C3BF1">
      <w:pPr>
        <w:jc w:val="center"/>
      </w:pPr>
    </w:p>
    <w:p w:rsidR="005A7014" w:rsidRPr="00590019" w:rsidRDefault="005A7014" w:rsidP="005C3BF1">
      <w:pPr>
        <w:jc w:val="center"/>
        <w:rPr>
          <w:b/>
        </w:rPr>
      </w:pPr>
      <w:r w:rsidRPr="00590019">
        <w:rPr>
          <w:b/>
        </w:rPr>
        <w:t>ПОСТАНОВЛЕНИЕ</w:t>
      </w:r>
    </w:p>
    <w:p w:rsidR="005A7014" w:rsidRPr="00590019" w:rsidRDefault="005A7014" w:rsidP="005C3BF1">
      <w:pPr>
        <w:jc w:val="center"/>
        <w:rPr>
          <w:color w:val="auto"/>
        </w:rPr>
      </w:pPr>
    </w:p>
    <w:p w:rsidR="005A7014" w:rsidRPr="00590019" w:rsidRDefault="005A7014" w:rsidP="005C3BF1">
      <w:pPr>
        <w:jc w:val="both"/>
        <w:rPr>
          <w:color w:val="auto"/>
        </w:rPr>
      </w:pPr>
      <w:r>
        <w:rPr>
          <w:color w:val="auto"/>
        </w:rPr>
        <w:t>05.06.2018</w:t>
      </w:r>
      <w:r w:rsidRPr="00590019">
        <w:rPr>
          <w:color w:val="auto"/>
        </w:rPr>
        <w:t xml:space="preserve">                                    с. </w:t>
      </w:r>
      <w:r>
        <w:rPr>
          <w:color w:val="auto"/>
        </w:rPr>
        <w:t>Венгерово</w:t>
      </w:r>
      <w:r w:rsidRPr="00590019">
        <w:rPr>
          <w:color w:val="auto"/>
        </w:rPr>
        <w:t xml:space="preserve">                                        </w:t>
      </w:r>
      <w:r>
        <w:rPr>
          <w:color w:val="auto"/>
        </w:rPr>
        <w:t xml:space="preserve">         </w:t>
      </w:r>
      <w:r w:rsidRPr="00590019">
        <w:rPr>
          <w:color w:val="auto"/>
        </w:rPr>
        <w:t xml:space="preserve">№ </w:t>
      </w:r>
      <w:r>
        <w:rPr>
          <w:color w:val="auto"/>
        </w:rPr>
        <w:t>85</w:t>
      </w:r>
    </w:p>
    <w:p w:rsidR="005A7014" w:rsidRPr="00590019" w:rsidRDefault="005A7014" w:rsidP="005C3BF1">
      <w:pPr>
        <w:jc w:val="both"/>
      </w:pPr>
    </w:p>
    <w:p w:rsidR="005A7014" w:rsidRPr="00590019" w:rsidRDefault="005A7014" w:rsidP="005C3BF1">
      <w:pPr>
        <w:jc w:val="center"/>
      </w:pPr>
      <w:r w:rsidRPr="00590019">
        <w:t xml:space="preserve">Об утверждении административного регламента </w:t>
      </w:r>
      <w:r w:rsidRPr="00590019">
        <w:rPr>
          <w:bCs/>
        </w:rPr>
        <w:t xml:space="preserve">предоставления муниципальной услуги по </w:t>
      </w:r>
      <w:r w:rsidRPr="00590019">
        <w:t>предоставлению в аренду имущества муниципальной казны без пров</w:t>
      </w:r>
      <w:r w:rsidRPr="00590019">
        <w:t>е</w:t>
      </w:r>
      <w:r w:rsidRPr="00590019">
        <w:t>дения то</w:t>
      </w:r>
      <w:r w:rsidRPr="00590019">
        <w:t>р</w:t>
      </w:r>
      <w:r w:rsidRPr="00590019">
        <w:t>гов</w:t>
      </w:r>
    </w:p>
    <w:p w:rsidR="005A7014" w:rsidRPr="00590019" w:rsidRDefault="005A7014" w:rsidP="005C3BF1">
      <w:pPr>
        <w:jc w:val="center"/>
        <w:rPr>
          <w:b/>
        </w:rPr>
      </w:pPr>
    </w:p>
    <w:p w:rsidR="005A7014" w:rsidRPr="00590019" w:rsidRDefault="005A7014" w:rsidP="005C3BF1">
      <w:pPr>
        <w:jc w:val="center"/>
        <w:rPr>
          <w:b/>
        </w:rPr>
      </w:pPr>
    </w:p>
    <w:p w:rsidR="005A7014" w:rsidRPr="00590019" w:rsidRDefault="005A7014" w:rsidP="005C3BF1">
      <w:pPr>
        <w:tabs>
          <w:tab w:val="left" w:pos="284"/>
        </w:tabs>
        <w:ind w:right="-1" w:firstLine="567"/>
        <w:jc w:val="both"/>
      </w:pPr>
      <w:r w:rsidRPr="00590019">
        <w:t>Руководствуясь Федеральным Законом от 27.07.2010  № 210-ФЗ «Об орган</w:t>
      </w:r>
      <w:r w:rsidRPr="00590019">
        <w:t>и</w:t>
      </w:r>
      <w:r w:rsidRPr="00590019">
        <w:t>зации предо</w:t>
      </w:r>
      <w:r w:rsidRPr="00590019">
        <w:t>с</w:t>
      </w:r>
      <w:r w:rsidRPr="00590019">
        <w:t xml:space="preserve">тавления государственных и муниципальных услуг», Федеральным законом от 06.10.2003  № 131-ФЗ «Об общих принципах организации местного самоуправления в Российской Федерации»,  администрация </w:t>
      </w:r>
      <w:r>
        <w:t>Венгеровского</w:t>
      </w:r>
      <w:r w:rsidRPr="00590019">
        <w:t xml:space="preserve"> сел</w:t>
      </w:r>
      <w:r w:rsidRPr="00590019">
        <w:t>ь</w:t>
      </w:r>
      <w:r w:rsidRPr="00590019">
        <w:t>совета  Венгеровского ра</w:t>
      </w:r>
      <w:r w:rsidRPr="00590019">
        <w:t>й</w:t>
      </w:r>
      <w:r w:rsidRPr="00590019">
        <w:t>она Новосибирской области</w:t>
      </w:r>
    </w:p>
    <w:p w:rsidR="005A7014" w:rsidRPr="00590019" w:rsidRDefault="005A7014" w:rsidP="00DA11D4">
      <w:pPr>
        <w:jc w:val="center"/>
      </w:pPr>
      <w:r w:rsidRPr="00590019">
        <w:t>ПОСТАНОВЛЯЕТ:</w:t>
      </w:r>
    </w:p>
    <w:p w:rsidR="005A7014" w:rsidRDefault="005A7014" w:rsidP="00DA11D4">
      <w:pPr>
        <w:ind w:firstLine="567"/>
        <w:jc w:val="both"/>
      </w:pPr>
      <w:r w:rsidRPr="00590019">
        <w:t>1.Утвердить прилагаемый административный регламент</w:t>
      </w:r>
      <w:r w:rsidRPr="00590019">
        <w:rPr>
          <w:bCs/>
        </w:rPr>
        <w:t xml:space="preserve"> предоставления м</w:t>
      </w:r>
      <w:r w:rsidRPr="00590019">
        <w:rPr>
          <w:bCs/>
        </w:rPr>
        <w:t>у</w:t>
      </w:r>
      <w:r w:rsidRPr="00590019">
        <w:rPr>
          <w:bCs/>
        </w:rPr>
        <w:t xml:space="preserve">ниципальной услуги по </w:t>
      </w:r>
      <w:r w:rsidRPr="00590019">
        <w:t>предоставлению в аренду имущества муниципальной ка</w:t>
      </w:r>
      <w:r w:rsidRPr="00590019">
        <w:t>з</w:t>
      </w:r>
      <w:r w:rsidRPr="00590019">
        <w:t>ны без проведения торгов.</w:t>
      </w:r>
    </w:p>
    <w:p w:rsidR="005A7014" w:rsidRPr="00590019" w:rsidRDefault="005A7014" w:rsidP="00DA11D4">
      <w:pPr>
        <w:ind w:firstLine="567"/>
        <w:jc w:val="both"/>
      </w:pPr>
      <w:r>
        <w:t>2. Постановление администрации Венгеровского сельсовета Венгеровского района Новосибирской области от 23.05.2012 года № 54 « Об утверждении адм</w:t>
      </w:r>
      <w:r>
        <w:t>и</w:t>
      </w:r>
      <w:r>
        <w:t>нистративного регламента предоставления муниципальной услуги по предоста</w:t>
      </w:r>
      <w:r>
        <w:t>в</w:t>
      </w:r>
      <w:r>
        <w:t>лению в аренду имущества муниципальной казны без проведения торгов» - пр</w:t>
      </w:r>
      <w:r>
        <w:t>и</w:t>
      </w:r>
      <w:r>
        <w:t>знать утратившим силу.</w:t>
      </w:r>
    </w:p>
    <w:p w:rsidR="005A7014" w:rsidRPr="00590019" w:rsidRDefault="005A7014" w:rsidP="00DA11D4">
      <w:pPr>
        <w:ind w:firstLine="567"/>
        <w:jc w:val="both"/>
      </w:pPr>
      <w:r>
        <w:t>3</w:t>
      </w:r>
      <w:r w:rsidRPr="00590019">
        <w:t>. Опубликовать настоящее постановление в газете «</w:t>
      </w:r>
      <w:r>
        <w:t>Вестник»</w:t>
      </w:r>
      <w:r w:rsidRPr="00590019">
        <w:t xml:space="preserve"> </w:t>
      </w:r>
      <w:r>
        <w:t xml:space="preserve">Венгеровского </w:t>
      </w:r>
      <w:r w:rsidRPr="00590019">
        <w:t>сельсовета Венгеровско</w:t>
      </w:r>
      <w:r>
        <w:t>го района Новосибирской области</w:t>
      </w:r>
      <w:r w:rsidRPr="00590019">
        <w:t xml:space="preserve"> и разместить на офиц</w:t>
      </w:r>
      <w:r w:rsidRPr="00590019">
        <w:t>и</w:t>
      </w:r>
      <w:r w:rsidRPr="00590019">
        <w:t xml:space="preserve">альном сайте администрации </w:t>
      </w:r>
      <w:r>
        <w:t>Венгеровского</w:t>
      </w:r>
      <w:r w:rsidRPr="00590019">
        <w:t xml:space="preserve"> сельсовета Венгеровского района Новосибирской области в сети Интернет.</w:t>
      </w:r>
    </w:p>
    <w:p w:rsidR="005A7014" w:rsidRPr="00590019" w:rsidRDefault="005A7014" w:rsidP="00E0292C">
      <w:pPr>
        <w:jc w:val="both"/>
      </w:pPr>
      <w:r>
        <w:t xml:space="preserve">       </w:t>
      </w:r>
      <w:r w:rsidRPr="00590019">
        <w:t xml:space="preserve">3.Контроль за исполнением  постановления оставляю за собой. </w:t>
      </w:r>
    </w:p>
    <w:p w:rsidR="005A7014" w:rsidRPr="00590019" w:rsidRDefault="005A7014" w:rsidP="00DA11D4">
      <w:pPr>
        <w:ind w:left="1407"/>
        <w:jc w:val="both"/>
      </w:pPr>
      <w:r w:rsidRPr="00590019">
        <w:t xml:space="preserve">       </w:t>
      </w:r>
    </w:p>
    <w:p w:rsidR="005A7014" w:rsidRPr="00590019" w:rsidRDefault="005A7014" w:rsidP="00DA11D4">
      <w:pPr>
        <w:ind w:left="1407"/>
        <w:jc w:val="both"/>
      </w:pPr>
    </w:p>
    <w:p w:rsidR="005A7014" w:rsidRDefault="005A7014" w:rsidP="00DA11D4">
      <w:pPr>
        <w:ind w:left="1407"/>
        <w:jc w:val="both"/>
      </w:pPr>
    </w:p>
    <w:p w:rsidR="005A7014" w:rsidRDefault="005A7014" w:rsidP="00DA11D4">
      <w:pPr>
        <w:ind w:left="1407"/>
        <w:jc w:val="both"/>
      </w:pPr>
    </w:p>
    <w:p w:rsidR="005A7014" w:rsidRPr="00590019" w:rsidRDefault="005A7014" w:rsidP="00DA11D4">
      <w:pPr>
        <w:ind w:left="1407"/>
        <w:jc w:val="both"/>
      </w:pPr>
    </w:p>
    <w:p w:rsidR="005A7014" w:rsidRPr="00590019" w:rsidRDefault="005A7014" w:rsidP="00DA11D4">
      <w:pPr>
        <w:ind w:left="1407"/>
        <w:jc w:val="both"/>
      </w:pPr>
    </w:p>
    <w:p w:rsidR="005A7014" w:rsidRPr="00590019" w:rsidRDefault="005A7014" w:rsidP="00DA11D4">
      <w:pPr>
        <w:jc w:val="both"/>
      </w:pPr>
      <w:r w:rsidRPr="00590019">
        <w:t xml:space="preserve">Глава </w:t>
      </w:r>
      <w:r>
        <w:t>Венгеровского</w:t>
      </w:r>
      <w:r w:rsidRPr="00590019">
        <w:t xml:space="preserve"> сельсовета </w:t>
      </w:r>
    </w:p>
    <w:p w:rsidR="005A7014" w:rsidRPr="00590019" w:rsidRDefault="005A7014" w:rsidP="00DA11D4">
      <w:r w:rsidRPr="00590019">
        <w:t xml:space="preserve">Венгеровского  района </w:t>
      </w:r>
    </w:p>
    <w:p w:rsidR="005A7014" w:rsidRPr="00590019" w:rsidRDefault="005A7014" w:rsidP="00DA11D4">
      <w:r w:rsidRPr="00590019">
        <w:t xml:space="preserve">Новосибирской области                                                                   </w:t>
      </w:r>
      <w:r>
        <w:t>П.Р.Якобсон</w:t>
      </w:r>
    </w:p>
    <w:p w:rsidR="005A7014" w:rsidRPr="00590019" w:rsidRDefault="005A7014" w:rsidP="000A1250">
      <w:pPr>
        <w:ind w:left="5940"/>
        <w:jc w:val="right"/>
      </w:pPr>
    </w:p>
    <w:p w:rsidR="005A7014" w:rsidRPr="00590019" w:rsidRDefault="005A7014" w:rsidP="000A1250">
      <w:pPr>
        <w:ind w:left="5940"/>
        <w:jc w:val="right"/>
      </w:pPr>
    </w:p>
    <w:p w:rsidR="005A7014" w:rsidRPr="00590019" w:rsidRDefault="005A7014" w:rsidP="000A1250">
      <w:pPr>
        <w:ind w:left="5940"/>
        <w:jc w:val="right"/>
      </w:pPr>
    </w:p>
    <w:p w:rsidR="005A7014" w:rsidRPr="00590019" w:rsidRDefault="005A7014" w:rsidP="00DA11D4">
      <w:r>
        <w:t xml:space="preserve">                                                                                    </w:t>
      </w:r>
      <w:r w:rsidRPr="00590019">
        <w:t>УТВЕРЖДЕН</w:t>
      </w:r>
    </w:p>
    <w:p w:rsidR="005A7014" w:rsidRPr="00590019" w:rsidRDefault="005A7014" w:rsidP="00BF41AF">
      <w:pPr>
        <w:ind w:left="5940"/>
      </w:pPr>
      <w:r w:rsidRPr="00590019">
        <w:t xml:space="preserve">постановлением администрации </w:t>
      </w:r>
    </w:p>
    <w:p w:rsidR="005A7014" w:rsidRPr="00590019" w:rsidRDefault="005A7014" w:rsidP="008A58C6">
      <w:pPr>
        <w:ind w:left="5940"/>
      </w:pPr>
      <w:r>
        <w:t>Венгеровского</w:t>
      </w:r>
      <w:r w:rsidRPr="00590019">
        <w:t xml:space="preserve"> сельсовета     Венгеровского района  Новос</w:t>
      </w:r>
      <w:r w:rsidRPr="00590019">
        <w:t>и</w:t>
      </w:r>
      <w:r w:rsidRPr="00590019">
        <w:t>би</w:t>
      </w:r>
      <w:r w:rsidRPr="00590019">
        <w:t>р</w:t>
      </w:r>
      <w:r w:rsidRPr="00590019">
        <w:t>ской области</w:t>
      </w:r>
    </w:p>
    <w:p w:rsidR="005A7014" w:rsidRPr="00590019" w:rsidRDefault="005A7014" w:rsidP="008A58C6">
      <w:pPr>
        <w:jc w:val="center"/>
        <w:rPr>
          <w:color w:val="auto"/>
        </w:rPr>
      </w:pPr>
      <w:r w:rsidRPr="00590019">
        <w:rPr>
          <w:color w:val="auto"/>
        </w:rPr>
        <w:t xml:space="preserve">                                                              от </w:t>
      </w:r>
      <w:r>
        <w:rPr>
          <w:color w:val="auto"/>
        </w:rPr>
        <w:t>05.06.2018</w:t>
      </w:r>
      <w:r w:rsidRPr="00590019">
        <w:rPr>
          <w:color w:val="auto"/>
        </w:rPr>
        <w:t xml:space="preserve">  № </w:t>
      </w:r>
      <w:r>
        <w:rPr>
          <w:color w:val="auto"/>
        </w:rPr>
        <w:t>85</w:t>
      </w:r>
    </w:p>
    <w:p w:rsidR="005A7014" w:rsidRPr="00590019" w:rsidRDefault="005A7014" w:rsidP="000A1250">
      <w:pPr>
        <w:ind w:left="5940"/>
        <w:jc w:val="right"/>
      </w:pPr>
    </w:p>
    <w:p w:rsidR="005A7014" w:rsidRPr="00590019" w:rsidRDefault="005A7014" w:rsidP="00DA11D4"/>
    <w:p w:rsidR="005A7014" w:rsidRPr="00590019" w:rsidRDefault="005A7014">
      <w:pPr>
        <w:jc w:val="center"/>
        <w:rPr>
          <w:b/>
          <w:bCs/>
        </w:rPr>
      </w:pPr>
      <w:r w:rsidRPr="00590019">
        <w:rPr>
          <w:b/>
          <w:bCs/>
        </w:rPr>
        <w:t>АДМИНИСТРАТИВНЫЙ</w:t>
      </w:r>
      <w:r w:rsidRPr="00590019">
        <w:t xml:space="preserve"> </w:t>
      </w:r>
      <w:r w:rsidRPr="00590019">
        <w:rPr>
          <w:b/>
          <w:bCs/>
        </w:rPr>
        <w:t>РЕГЛАМЕНТ</w:t>
      </w:r>
    </w:p>
    <w:p w:rsidR="005A7014" w:rsidRPr="00590019" w:rsidRDefault="005A7014" w:rsidP="005C3BF1">
      <w:pPr>
        <w:jc w:val="center"/>
        <w:rPr>
          <w:b/>
        </w:rPr>
      </w:pPr>
      <w:r w:rsidRPr="00590019">
        <w:rPr>
          <w:b/>
          <w:bCs/>
        </w:rPr>
        <w:t xml:space="preserve">предоставления муниципальной услуги по </w:t>
      </w:r>
      <w:r w:rsidRPr="00590019">
        <w:rPr>
          <w:b/>
        </w:rPr>
        <w:t>предоставлению в аренду имущ</w:t>
      </w:r>
      <w:r w:rsidRPr="00590019">
        <w:rPr>
          <w:b/>
        </w:rPr>
        <w:t>е</w:t>
      </w:r>
      <w:r w:rsidRPr="00590019">
        <w:rPr>
          <w:b/>
        </w:rPr>
        <w:t>ства муниц</w:t>
      </w:r>
      <w:r w:rsidRPr="00590019">
        <w:rPr>
          <w:b/>
        </w:rPr>
        <w:t>и</w:t>
      </w:r>
      <w:r w:rsidRPr="00590019">
        <w:rPr>
          <w:b/>
        </w:rPr>
        <w:t>пальной казны без проведения торгов</w:t>
      </w:r>
    </w:p>
    <w:p w:rsidR="005A7014" w:rsidRPr="00590019" w:rsidRDefault="005A7014" w:rsidP="005C3BF1">
      <w:pPr>
        <w:jc w:val="center"/>
        <w:rPr>
          <w:b/>
        </w:rPr>
      </w:pPr>
    </w:p>
    <w:p w:rsidR="005A7014" w:rsidRPr="00590019" w:rsidRDefault="005A7014" w:rsidP="00FC6E93">
      <w:pPr>
        <w:numPr>
          <w:ilvl w:val="0"/>
          <w:numId w:val="3"/>
        </w:numPr>
        <w:jc w:val="center"/>
        <w:rPr>
          <w:b/>
        </w:rPr>
      </w:pPr>
      <w:r w:rsidRPr="00590019">
        <w:rPr>
          <w:b/>
        </w:rPr>
        <w:t>Общие положения</w:t>
      </w:r>
    </w:p>
    <w:p w:rsidR="005A7014" w:rsidRPr="00590019" w:rsidRDefault="005A7014">
      <w:pPr>
        <w:jc w:val="center"/>
      </w:pPr>
    </w:p>
    <w:p w:rsidR="005A7014" w:rsidRPr="00590019" w:rsidRDefault="005A7014" w:rsidP="000A1250">
      <w:pPr>
        <w:numPr>
          <w:ilvl w:val="1"/>
          <w:numId w:val="3"/>
        </w:numPr>
        <w:tabs>
          <w:tab w:val="num" w:pos="0"/>
        </w:tabs>
        <w:ind w:left="0" w:firstLine="567"/>
        <w:jc w:val="both"/>
      </w:pPr>
      <w:r w:rsidRPr="00590019">
        <w:t xml:space="preserve">  Административный регламент предоставления муниципальной услуги </w:t>
      </w:r>
      <w:r w:rsidRPr="00590019">
        <w:rPr>
          <w:bCs/>
        </w:rPr>
        <w:t xml:space="preserve">по </w:t>
      </w:r>
      <w:r w:rsidRPr="00590019">
        <w:t>предоставлению в аренду имущества муниципальной казны без проведения торгов (далее – муниципал</w:t>
      </w:r>
      <w:r w:rsidRPr="00590019">
        <w:t>ь</w:t>
      </w:r>
      <w:r w:rsidRPr="00590019">
        <w:t>ная услуга) устанавливает сроки и последовательность административных процедур (действий) при предоставлении муниципальной у</w:t>
      </w:r>
      <w:r w:rsidRPr="00590019">
        <w:t>с</w:t>
      </w:r>
      <w:r w:rsidRPr="00590019">
        <w:t xml:space="preserve">луги, а также порядок взаимодействия между </w:t>
      </w:r>
      <w:r>
        <w:t>а</w:t>
      </w:r>
      <w:r w:rsidRPr="00590019">
        <w:t xml:space="preserve">дминистрацией </w:t>
      </w:r>
      <w:r>
        <w:t>Венгеровского</w:t>
      </w:r>
      <w:r w:rsidRPr="00590019">
        <w:t xml:space="preserve"> сельсовета Венгеровского района Новосибирской области (далее – Администр</w:t>
      </w:r>
      <w:r w:rsidRPr="00590019">
        <w:t>а</w:t>
      </w:r>
      <w:r w:rsidRPr="00590019">
        <w:t>ция муниципального образования), специалистами, предоставляющими муниц</w:t>
      </w:r>
      <w:r w:rsidRPr="00590019">
        <w:t>и</w:t>
      </w:r>
      <w:r w:rsidRPr="00590019">
        <w:t>пал</w:t>
      </w:r>
      <w:r w:rsidRPr="00590019">
        <w:t>ь</w:t>
      </w:r>
      <w:r w:rsidRPr="00590019">
        <w:t>ную услугу, и физическими лицами – получателями муниципальной услуги, а также организ</w:t>
      </w:r>
      <w:r w:rsidRPr="00590019">
        <w:t>а</w:t>
      </w:r>
      <w:r w:rsidRPr="00590019">
        <w:t xml:space="preserve">циями, участвующими в процессе предоставления муниципальной услуги. </w:t>
      </w:r>
    </w:p>
    <w:p w:rsidR="005A7014" w:rsidRPr="00590019" w:rsidRDefault="005A7014" w:rsidP="000A1250">
      <w:pPr>
        <w:tabs>
          <w:tab w:val="num" w:pos="0"/>
        </w:tabs>
        <w:ind w:firstLine="567"/>
        <w:jc w:val="both"/>
      </w:pPr>
      <w:r w:rsidRPr="00590019">
        <w:t>Предоставление муниципальной услуги осуществляет Администрация мун</w:t>
      </w:r>
      <w:r w:rsidRPr="00590019">
        <w:t>и</w:t>
      </w:r>
      <w:r w:rsidRPr="00590019">
        <w:t>ципального образования.</w:t>
      </w:r>
    </w:p>
    <w:p w:rsidR="005A7014" w:rsidRPr="00590019" w:rsidRDefault="005A7014" w:rsidP="000A1250">
      <w:pPr>
        <w:numPr>
          <w:ilvl w:val="1"/>
          <w:numId w:val="3"/>
        </w:numPr>
        <w:tabs>
          <w:tab w:val="num" w:pos="0"/>
        </w:tabs>
        <w:ind w:left="0" w:firstLine="567"/>
        <w:jc w:val="both"/>
      </w:pPr>
      <w:r w:rsidRPr="00590019">
        <w:t>Заявителями на предоставление муниципальной услуги выступают:</w:t>
      </w:r>
    </w:p>
    <w:p w:rsidR="005A7014" w:rsidRPr="00590019" w:rsidRDefault="005A7014" w:rsidP="00CD0B5C">
      <w:pPr>
        <w:autoSpaceDE w:val="0"/>
        <w:autoSpaceDN w:val="0"/>
        <w:adjustRightInd w:val="0"/>
        <w:ind w:left="567"/>
        <w:jc w:val="both"/>
        <w:outlineLvl w:val="1"/>
      </w:pPr>
      <w:r w:rsidRPr="00590019">
        <w:t>- юридические лица, государственные органы, органы местного</w:t>
      </w:r>
    </w:p>
    <w:p w:rsidR="005A7014" w:rsidRPr="00590019" w:rsidRDefault="005A7014" w:rsidP="00CD0B5C">
      <w:pPr>
        <w:autoSpaceDE w:val="0"/>
        <w:autoSpaceDN w:val="0"/>
        <w:adjustRightInd w:val="0"/>
        <w:jc w:val="both"/>
        <w:outlineLvl w:val="1"/>
      </w:pPr>
      <w:r w:rsidRPr="00590019">
        <w:t>самоуправления, а также государственные внебюджетные фонды, Центральный банк Росси</w:t>
      </w:r>
      <w:r w:rsidRPr="00590019">
        <w:t>й</w:t>
      </w:r>
      <w:r w:rsidRPr="00590019">
        <w:t>ской Федерации;</w:t>
      </w:r>
    </w:p>
    <w:p w:rsidR="005A7014" w:rsidRPr="00590019" w:rsidRDefault="005A7014" w:rsidP="00CD0B5C">
      <w:pPr>
        <w:autoSpaceDE w:val="0"/>
        <w:autoSpaceDN w:val="0"/>
        <w:adjustRightInd w:val="0"/>
        <w:ind w:left="567"/>
        <w:outlineLvl w:val="1"/>
      </w:pPr>
      <w:r w:rsidRPr="00590019">
        <w:t xml:space="preserve">- государственные и муниципальные учреждения, государственные </w:t>
      </w:r>
    </w:p>
    <w:p w:rsidR="005A7014" w:rsidRPr="00590019" w:rsidRDefault="005A7014" w:rsidP="00CD0B5C">
      <w:pPr>
        <w:autoSpaceDE w:val="0"/>
        <w:autoSpaceDN w:val="0"/>
        <w:adjustRightInd w:val="0"/>
        <w:outlineLvl w:val="1"/>
      </w:pPr>
      <w:r w:rsidRPr="00590019">
        <w:t>корпорации, государственные компании;</w:t>
      </w:r>
    </w:p>
    <w:p w:rsidR="005A7014" w:rsidRPr="00590019" w:rsidRDefault="005A7014" w:rsidP="00CD0B5C">
      <w:pPr>
        <w:autoSpaceDE w:val="0"/>
        <w:autoSpaceDN w:val="0"/>
        <w:adjustRightInd w:val="0"/>
        <w:ind w:left="567"/>
        <w:jc w:val="both"/>
        <w:outlineLvl w:val="1"/>
      </w:pPr>
      <w:r w:rsidRPr="00590019">
        <w:t xml:space="preserve">- некоммерческие организации, созданные в форме ассоциаций и союзов, </w:t>
      </w:r>
    </w:p>
    <w:p w:rsidR="005A7014" w:rsidRPr="00590019" w:rsidRDefault="005A7014" w:rsidP="00CD0B5C">
      <w:pPr>
        <w:autoSpaceDE w:val="0"/>
        <w:autoSpaceDN w:val="0"/>
        <w:adjustRightInd w:val="0"/>
        <w:jc w:val="both"/>
        <w:outlineLvl w:val="1"/>
      </w:pPr>
      <w:r w:rsidRPr="00590019">
        <w:t>религиозных и общественных организаций (объединений) (в том числе политич</w:t>
      </w:r>
      <w:r w:rsidRPr="00590019">
        <w:t>е</w:t>
      </w:r>
      <w:r w:rsidRPr="00590019">
        <w:t>ские партии, общественные движения, общественные фонды, общественные у</w:t>
      </w:r>
      <w:r w:rsidRPr="00590019">
        <w:t>ч</w:t>
      </w:r>
      <w:r w:rsidRPr="00590019">
        <w:t>реждения, органы общес</w:t>
      </w:r>
      <w:r w:rsidRPr="00590019">
        <w:t>т</w:t>
      </w:r>
      <w:r w:rsidRPr="00590019">
        <w:t>венной самодеятельности, профессиональные союзы, их объединения (ассоциации), первичные профсоюзные организации), объединения работодателей, товариществ собственников жилья, социально ориентированные некоммерческие организации при условии осуществления ими деятельности, н</w:t>
      </w:r>
      <w:r w:rsidRPr="00590019">
        <w:t>а</w:t>
      </w:r>
      <w:r w:rsidRPr="00590019">
        <w:t>правленной на решение социальных проблем, развитие гражданского общества в Российской Федерации;</w:t>
      </w:r>
    </w:p>
    <w:p w:rsidR="005A7014" w:rsidRPr="00590019" w:rsidRDefault="005A7014" w:rsidP="00CD0B5C">
      <w:pPr>
        <w:autoSpaceDE w:val="0"/>
        <w:autoSpaceDN w:val="0"/>
        <w:adjustRightInd w:val="0"/>
        <w:ind w:firstLine="567"/>
        <w:jc w:val="both"/>
        <w:outlineLvl w:val="1"/>
      </w:pPr>
      <w:r w:rsidRPr="00590019">
        <w:t>-  адвокатские, нотариальные, торгово-промышленные палаты;</w:t>
      </w:r>
    </w:p>
    <w:p w:rsidR="005A7014" w:rsidRPr="00590019" w:rsidRDefault="005A7014" w:rsidP="00CD0B5C">
      <w:pPr>
        <w:autoSpaceDE w:val="0"/>
        <w:autoSpaceDN w:val="0"/>
        <w:adjustRightInd w:val="0"/>
        <w:ind w:left="567"/>
        <w:jc w:val="both"/>
        <w:outlineLvl w:val="1"/>
      </w:pPr>
      <w:r w:rsidRPr="00590019">
        <w:t>- образовательные учреждения независимо от их организационно-правовых</w:t>
      </w:r>
    </w:p>
    <w:p w:rsidR="005A7014" w:rsidRPr="00590019" w:rsidRDefault="005A7014" w:rsidP="00CD0B5C">
      <w:pPr>
        <w:autoSpaceDE w:val="0"/>
        <w:autoSpaceDN w:val="0"/>
        <w:adjustRightInd w:val="0"/>
        <w:jc w:val="both"/>
        <w:outlineLvl w:val="1"/>
      </w:pPr>
      <w:r w:rsidRPr="00590019">
        <w:t>форм;</w:t>
      </w:r>
    </w:p>
    <w:p w:rsidR="005A7014" w:rsidRPr="00590019" w:rsidRDefault="005A7014" w:rsidP="00CD0B5C">
      <w:pPr>
        <w:autoSpaceDE w:val="0"/>
        <w:autoSpaceDN w:val="0"/>
        <w:adjustRightInd w:val="0"/>
        <w:ind w:firstLine="567"/>
        <w:jc w:val="both"/>
        <w:outlineLvl w:val="1"/>
      </w:pPr>
      <w:r w:rsidRPr="00590019">
        <w:t>- лица, обладающие правами владения и (или) пользования сетью инженерно-технического обеспечения, в случае, если передаваемое имущество является ч</w:t>
      </w:r>
      <w:r w:rsidRPr="00590019">
        <w:t>а</w:t>
      </w:r>
      <w:r w:rsidRPr="00590019">
        <w:t>стью соответс</w:t>
      </w:r>
      <w:r w:rsidRPr="00590019">
        <w:t>т</w:t>
      </w:r>
      <w:r w:rsidRPr="00590019">
        <w:t>вующей сети инженерно-технического обеспечения и данные часть сети и сеть являются технологически связанными в соответствии с законодател</w:t>
      </w:r>
      <w:r w:rsidRPr="00590019">
        <w:t>ь</w:t>
      </w:r>
      <w:r w:rsidRPr="00590019">
        <w:t>ством о гр</w:t>
      </w:r>
      <w:r w:rsidRPr="00590019">
        <w:t>а</w:t>
      </w:r>
      <w:r w:rsidRPr="00590019">
        <w:t>достроительной деятельности;</w:t>
      </w:r>
    </w:p>
    <w:p w:rsidR="005A7014" w:rsidRPr="00590019" w:rsidRDefault="005A7014" w:rsidP="00CD0B5C">
      <w:pPr>
        <w:autoSpaceDE w:val="0"/>
        <w:autoSpaceDN w:val="0"/>
        <w:adjustRightInd w:val="0"/>
        <w:ind w:firstLine="567"/>
        <w:jc w:val="both"/>
        <w:outlineLvl w:val="1"/>
        <w:rPr>
          <w:rStyle w:val="apple-style-span"/>
        </w:rPr>
      </w:pPr>
      <w:r w:rsidRPr="00590019">
        <w:rPr>
          <w:rStyle w:val="apple-style-span"/>
        </w:rPr>
        <w:t>- лицо, с которым заключен государственный или муниципальный контракт по результатам конкурса или аукциона, если предоставление указанных прав б</w:t>
      </w:r>
      <w:r w:rsidRPr="00590019">
        <w:rPr>
          <w:rStyle w:val="apple-style-span"/>
        </w:rPr>
        <w:t>ы</w:t>
      </w:r>
      <w:r w:rsidRPr="00590019">
        <w:rPr>
          <w:rStyle w:val="apple-style-span"/>
        </w:rPr>
        <w:t>ло предусмотрено ко</w:t>
      </w:r>
      <w:r w:rsidRPr="00590019">
        <w:rPr>
          <w:rStyle w:val="apple-style-span"/>
        </w:rPr>
        <w:t>н</w:t>
      </w:r>
      <w:r w:rsidRPr="00590019">
        <w:rPr>
          <w:rStyle w:val="apple-style-span"/>
        </w:rPr>
        <w:t>курсной документацией, документацией об аукционе для целей исполнения этого государс</w:t>
      </w:r>
      <w:r w:rsidRPr="00590019">
        <w:rPr>
          <w:rStyle w:val="apple-style-span"/>
        </w:rPr>
        <w:t>т</w:t>
      </w:r>
      <w:r w:rsidRPr="00590019">
        <w:rPr>
          <w:rStyle w:val="apple-style-span"/>
        </w:rPr>
        <w:t>венного или муниципального контракта. Срок предоставления указанных прав на такое имущество не может превышать срок исполнения государстве</w:t>
      </w:r>
      <w:r w:rsidRPr="00590019">
        <w:rPr>
          <w:rStyle w:val="apple-style-span"/>
        </w:rPr>
        <w:t>н</w:t>
      </w:r>
      <w:r w:rsidRPr="00590019">
        <w:rPr>
          <w:rStyle w:val="apple-style-span"/>
        </w:rPr>
        <w:t>ного или муниципального контракта;</w:t>
      </w:r>
    </w:p>
    <w:p w:rsidR="005A7014" w:rsidRPr="00590019" w:rsidRDefault="005A7014" w:rsidP="00CD0B5C">
      <w:pPr>
        <w:autoSpaceDE w:val="0"/>
        <w:autoSpaceDN w:val="0"/>
        <w:adjustRightInd w:val="0"/>
        <w:ind w:firstLine="567"/>
        <w:jc w:val="both"/>
        <w:outlineLvl w:val="1"/>
      </w:pPr>
      <w:r w:rsidRPr="00590019">
        <w:rPr>
          <w:rStyle w:val="apple-style-span"/>
        </w:rPr>
        <w:t>- правопреемник  приватизированного унитарного предприятия в случае, е</w:t>
      </w:r>
      <w:r w:rsidRPr="00590019">
        <w:rPr>
          <w:rStyle w:val="apple-style-span"/>
        </w:rPr>
        <w:t>с</w:t>
      </w:r>
      <w:r w:rsidRPr="00590019">
        <w:rPr>
          <w:rStyle w:val="apple-style-span"/>
        </w:rPr>
        <w:t>ли такое им</w:t>
      </w:r>
      <w:r w:rsidRPr="00590019">
        <w:rPr>
          <w:rStyle w:val="apple-style-span"/>
        </w:rPr>
        <w:t>у</w:t>
      </w:r>
      <w:r w:rsidRPr="00590019">
        <w:rPr>
          <w:rStyle w:val="apple-style-span"/>
        </w:rPr>
        <w:t>щество не включено в состав подлежащих приватизации активов приватизированного унитарного предприятия, но технологически и функци</w:t>
      </w:r>
      <w:r w:rsidRPr="00590019">
        <w:rPr>
          <w:rStyle w:val="apple-style-span"/>
        </w:rPr>
        <w:t>о</w:t>
      </w:r>
      <w:r w:rsidRPr="00590019">
        <w:rPr>
          <w:rStyle w:val="apple-style-span"/>
        </w:rPr>
        <w:t>нально связано с приватизированным имуществом и отнесено федеральными з</w:t>
      </w:r>
      <w:r w:rsidRPr="00590019">
        <w:rPr>
          <w:rStyle w:val="apple-style-span"/>
        </w:rPr>
        <w:t>а</w:t>
      </w:r>
      <w:r w:rsidRPr="00590019">
        <w:rPr>
          <w:rStyle w:val="apple-style-span"/>
        </w:rPr>
        <w:t>конами к</w:t>
      </w:r>
      <w:r w:rsidRPr="00590019">
        <w:rPr>
          <w:rStyle w:val="apple-converted-space"/>
        </w:rPr>
        <w:t> </w:t>
      </w:r>
      <w:hyperlink r:id="rId7" w:tooltip="&quot;Гражданский кодекс Российской Федерации (часть первая)&quot; от 30.11.1994 N 51-ФЗ (ред. от 06.04.2011)" w:history="1">
        <w:r w:rsidRPr="00590019">
          <w:rPr>
            <w:rStyle w:val="Hyperlink"/>
            <w:color w:val="auto"/>
            <w:u w:val="none"/>
          </w:rPr>
          <w:t>объектам гражданских прав</w:t>
        </w:r>
      </w:hyperlink>
      <w:r w:rsidRPr="00590019">
        <w:rPr>
          <w:rStyle w:val="apple-style-span"/>
        </w:rPr>
        <w:t>, оборот которых не допускается, или к об</w:t>
      </w:r>
      <w:r w:rsidRPr="00590019">
        <w:rPr>
          <w:rStyle w:val="apple-style-span"/>
        </w:rPr>
        <w:t>ъ</w:t>
      </w:r>
      <w:r w:rsidRPr="00590019">
        <w:rPr>
          <w:rStyle w:val="apple-style-span"/>
        </w:rPr>
        <w:t>ектам, которые могут находиться только в государственной или муниц</w:t>
      </w:r>
      <w:r w:rsidRPr="00590019">
        <w:rPr>
          <w:rStyle w:val="apple-style-span"/>
        </w:rPr>
        <w:t>и</w:t>
      </w:r>
      <w:r w:rsidRPr="00590019">
        <w:rPr>
          <w:rStyle w:val="apple-style-span"/>
        </w:rPr>
        <w:t>пальной собственности.</w:t>
      </w:r>
    </w:p>
    <w:p w:rsidR="005A7014" w:rsidRPr="00590019" w:rsidRDefault="005A7014" w:rsidP="000A1250">
      <w:pPr>
        <w:numPr>
          <w:ilvl w:val="1"/>
          <w:numId w:val="3"/>
        </w:numPr>
        <w:tabs>
          <w:tab w:val="num" w:pos="0"/>
        </w:tabs>
        <w:ind w:left="0" w:firstLine="567"/>
        <w:jc w:val="both"/>
      </w:pPr>
      <w:r w:rsidRPr="00590019">
        <w:t>Порядок информирования о правилах предоставлении муниципальной услуги:</w:t>
      </w:r>
    </w:p>
    <w:p w:rsidR="005A7014" w:rsidRPr="00590019" w:rsidRDefault="005A7014" w:rsidP="000A1250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  <w:rPr>
          <w:color w:val="auto"/>
        </w:rPr>
      </w:pPr>
      <w:r w:rsidRPr="00590019">
        <w:rPr>
          <w:color w:val="auto"/>
        </w:rPr>
        <w:t>Местонахождение Администрации муниципального образования, предоставля</w:t>
      </w:r>
      <w:r w:rsidRPr="00590019">
        <w:rPr>
          <w:color w:val="auto"/>
        </w:rPr>
        <w:t>ю</w:t>
      </w:r>
      <w:r w:rsidRPr="00590019">
        <w:rPr>
          <w:color w:val="auto"/>
        </w:rPr>
        <w:t>щего муниципальную услугу:</w:t>
      </w:r>
    </w:p>
    <w:p w:rsidR="005A7014" w:rsidRPr="00590019" w:rsidRDefault="005A7014" w:rsidP="0038468B">
      <w:pPr>
        <w:tabs>
          <w:tab w:val="num" w:pos="0"/>
        </w:tabs>
        <w:ind w:firstLine="567"/>
        <w:jc w:val="both"/>
        <w:rPr>
          <w:color w:val="auto"/>
        </w:rPr>
      </w:pPr>
      <w:r w:rsidRPr="00590019">
        <w:rPr>
          <w:color w:val="auto"/>
        </w:rPr>
        <w:t>63224</w:t>
      </w:r>
      <w:r>
        <w:rPr>
          <w:color w:val="auto"/>
        </w:rPr>
        <w:t>1</w:t>
      </w:r>
      <w:r w:rsidRPr="00590019">
        <w:rPr>
          <w:color w:val="auto"/>
        </w:rPr>
        <w:t xml:space="preserve">, Новосибирская область, Венгеровский район, село </w:t>
      </w:r>
      <w:r>
        <w:rPr>
          <w:color w:val="auto"/>
        </w:rPr>
        <w:t>Венгерово</w:t>
      </w:r>
      <w:r w:rsidRPr="00590019">
        <w:rPr>
          <w:color w:val="auto"/>
        </w:rPr>
        <w:t xml:space="preserve">, ул. </w:t>
      </w:r>
      <w:r>
        <w:rPr>
          <w:color w:val="auto"/>
        </w:rPr>
        <w:t>Ленина</w:t>
      </w:r>
      <w:r w:rsidRPr="00590019">
        <w:rPr>
          <w:color w:val="auto"/>
        </w:rPr>
        <w:t xml:space="preserve">, </w:t>
      </w:r>
      <w:r>
        <w:rPr>
          <w:color w:val="auto"/>
        </w:rPr>
        <w:t>65</w:t>
      </w:r>
    </w:p>
    <w:p w:rsidR="005A7014" w:rsidRPr="00590019" w:rsidRDefault="005A7014" w:rsidP="009353D4">
      <w:pPr>
        <w:ind w:firstLine="567"/>
        <w:jc w:val="both"/>
      </w:pPr>
      <w:r w:rsidRPr="00590019">
        <w:t>Муниципальную услугу непосредственно предоставляет Администрация м</w:t>
      </w:r>
      <w:r w:rsidRPr="00590019">
        <w:t>у</w:t>
      </w:r>
      <w:r w:rsidRPr="00590019">
        <w:t>ниц</w:t>
      </w:r>
      <w:r w:rsidRPr="00590019">
        <w:t>и</w:t>
      </w:r>
      <w:r w:rsidRPr="00590019">
        <w:t>пального образования.</w:t>
      </w:r>
    </w:p>
    <w:p w:rsidR="005A7014" w:rsidRPr="00590019" w:rsidRDefault="005A7014" w:rsidP="009353D4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Часы приёма заявителей в Администрации муниципального образов</w:t>
      </w:r>
      <w:r w:rsidRPr="00590019">
        <w:t>а</w:t>
      </w:r>
      <w:r w:rsidRPr="00590019">
        <w:t>ния:</w:t>
      </w:r>
    </w:p>
    <w:p w:rsidR="005A7014" w:rsidRDefault="005A7014" w:rsidP="00E0292C">
      <w:pPr>
        <w:tabs>
          <w:tab w:val="num" w:pos="0"/>
        </w:tabs>
        <w:ind w:firstLine="426"/>
      </w:pPr>
      <w:r>
        <w:t>- понедельник – пятница: с 9-00 до 13-00,  с 14-00 до 17-00;</w:t>
      </w:r>
    </w:p>
    <w:p w:rsidR="005A7014" w:rsidRDefault="005A7014" w:rsidP="00E0292C">
      <w:pPr>
        <w:tabs>
          <w:tab w:val="num" w:pos="0"/>
        </w:tabs>
        <w:ind w:firstLine="426"/>
        <w:jc w:val="both"/>
      </w:pPr>
      <w:r>
        <w:t>- перерыв на обед: 13-00 – 14-00 часов;</w:t>
      </w:r>
    </w:p>
    <w:p w:rsidR="005A7014" w:rsidRDefault="005A7014" w:rsidP="00E0292C">
      <w:pPr>
        <w:tabs>
          <w:tab w:val="num" w:pos="0"/>
        </w:tabs>
        <w:ind w:firstLine="426"/>
        <w:jc w:val="both"/>
      </w:pPr>
      <w:r>
        <w:t>- выходные дни – суббота, воскресенье.</w:t>
      </w:r>
    </w:p>
    <w:p w:rsidR="005A7014" w:rsidRPr="00590019" w:rsidRDefault="005A7014" w:rsidP="009353D4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  <w:rPr>
          <w:color w:val="auto"/>
        </w:rPr>
      </w:pPr>
      <w:r w:rsidRPr="00590019">
        <w:rPr>
          <w:color w:val="auto"/>
        </w:rPr>
        <w:t>Адрес официального интернет-сайта Администрации муниципального образов</w:t>
      </w:r>
      <w:r w:rsidRPr="00590019">
        <w:rPr>
          <w:color w:val="auto"/>
        </w:rPr>
        <w:t>а</w:t>
      </w:r>
      <w:r w:rsidRPr="00590019">
        <w:rPr>
          <w:color w:val="auto"/>
        </w:rPr>
        <w:t xml:space="preserve">ния: </w:t>
      </w:r>
      <w:r w:rsidRPr="00590019">
        <w:rPr>
          <w:color w:val="auto"/>
          <w:lang w:val="en-US"/>
        </w:rPr>
        <w:t>www</w:t>
      </w:r>
      <w:r w:rsidRPr="00590019">
        <w:rPr>
          <w:color w:val="auto"/>
        </w:rPr>
        <w:t>.</w:t>
      </w:r>
      <w:r>
        <w:rPr>
          <w:color w:val="auto"/>
          <w:lang w:val="en-US"/>
        </w:rPr>
        <w:t>vengersovet</w:t>
      </w:r>
      <w:r w:rsidRPr="00E0292C">
        <w:rPr>
          <w:color w:val="auto"/>
        </w:rPr>
        <w:t>.</w:t>
      </w:r>
      <w:r>
        <w:rPr>
          <w:color w:val="auto"/>
          <w:lang w:val="en-US"/>
        </w:rPr>
        <w:t>nso</w:t>
      </w:r>
      <w:r w:rsidRPr="00E0292C">
        <w:rPr>
          <w:color w:val="auto"/>
        </w:rPr>
        <w:t>.</w:t>
      </w:r>
      <w:r>
        <w:rPr>
          <w:color w:val="auto"/>
          <w:lang w:val="en-US"/>
        </w:rPr>
        <w:t>ru</w:t>
      </w:r>
    </w:p>
    <w:p w:rsidR="005A7014" w:rsidRPr="00590019" w:rsidRDefault="005A7014" w:rsidP="009353D4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Информация, размещаемая на официальном интернет-сайте и инфо</w:t>
      </w:r>
      <w:r w:rsidRPr="00590019">
        <w:t>р</w:t>
      </w:r>
      <w:r w:rsidRPr="00590019">
        <w:t xml:space="preserve">мационном стенде Администрации муниципального образования, обновляется по мере ее изменения. </w:t>
      </w:r>
    </w:p>
    <w:p w:rsidR="005A7014" w:rsidRPr="00590019" w:rsidRDefault="005A7014" w:rsidP="00BF41AF">
      <w:pPr>
        <w:ind w:firstLine="567"/>
        <w:jc w:val="both"/>
        <w:rPr>
          <w:color w:val="auto"/>
        </w:rPr>
      </w:pPr>
      <w:r w:rsidRPr="00590019">
        <w:rPr>
          <w:color w:val="auto"/>
        </w:rPr>
        <w:t xml:space="preserve">Адрес электронной почты: </w:t>
      </w:r>
      <w:r w:rsidRPr="00E0292C">
        <w:rPr>
          <w:color w:val="auto"/>
        </w:rPr>
        <w:t>9361220@</w:t>
      </w:r>
      <w:r>
        <w:rPr>
          <w:color w:val="auto"/>
          <w:lang w:val="en-US"/>
        </w:rPr>
        <w:t>mail</w:t>
      </w:r>
      <w:r w:rsidRPr="00E0292C">
        <w:rPr>
          <w:color w:val="auto"/>
        </w:rPr>
        <w:t>.</w:t>
      </w:r>
      <w:r>
        <w:rPr>
          <w:color w:val="auto"/>
          <w:lang w:val="en-US"/>
        </w:rPr>
        <w:t>ru</w:t>
      </w:r>
    </w:p>
    <w:p w:rsidR="005A7014" w:rsidRPr="00E0292C" w:rsidRDefault="005A7014" w:rsidP="005D115E">
      <w:pPr>
        <w:ind w:firstLine="567"/>
        <w:jc w:val="both"/>
        <w:rPr>
          <w:color w:val="auto"/>
          <w:lang w:val="en-US"/>
        </w:rPr>
      </w:pPr>
      <w:r w:rsidRPr="00590019">
        <w:rPr>
          <w:color w:val="auto"/>
        </w:rPr>
        <w:t xml:space="preserve">Телефон для справок: 8(38369) </w:t>
      </w:r>
      <w:r w:rsidRPr="00E0292C">
        <w:rPr>
          <w:color w:val="auto"/>
        </w:rPr>
        <w:t>2</w:t>
      </w:r>
      <w:r>
        <w:rPr>
          <w:color w:val="auto"/>
          <w:lang w:val="en-US"/>
        </w:rPr>
        <w:t>1-699</w:t>
      </w:r>
    </w:p>
    <w:p w:rsidR="005A7014" w:rsidRPr="00590019" w:rsidRDefault="005A7014" w:rsidP="009353D4">
      <w:pPr>
        <w:ind w:firstLine="567"/>
        <w:jc w:val="both"/>
      </w:pPr>
      <w:r w:rsidRPr="00590019"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</w:t>
      </w:r>
      <w:r w:rsidRPr="00590019">
        <w:t>е</w:t>
      </w:r>
      <w:r w:rsidRPr="00590019">
        <w:t>доставления и</w:t>
      </w:r>
      <w:r w:rsidRPr="00590019">
        <w:t>н</w:t>
      </w:r>
      <w:r w:rsidRPr="00590019">
        <w:t>формации для проверки сведений, предоставляемых заявителями:</w:t>
      </w:r>
    </w:p>
    <w:p w:rsidR="005A7014" w:rsidRPr="00590019" w:rsidRDefault="005A7014" w:rsidP="009353D4">
      <w:pPr>
        <w:ind w:firstLine="567"/>
        <w:jc w:val="both"/>
        <w:rPr>
          <w:color w:val="auto"/>
        </w:rPr>
      </w:pPr>
      <w:r w:rsidRPr="00590019">
        <w:t xml:space="preserve">- Федеральная налоговая служба, </w:t>
      </w:r>
      <w:hyperlink r:id="rId8" w:history="1">
        <w:r w:rsidRPr="00590019">
          <w:rPr>
            <w:rStyle w:val="Hyperlink"/>
            <w:color w:val="000000"/>
            <w:u w:val="none"/>
          </w:rPr>
          <w:t>http://www.nalog.ru/</w:t>
        </w:r>
      </w:hyperlink>
      <w:r w:rsidRPr="00590019">
        <w:t>;</w:t>
      </w:r>
      <w:r w:rsidRPr="00590019">
        <w:rPr>
          <w:color w:val="auto"/>
        </w:rPr>
        <w:t xml:space="preserve"> по Новосибирской о</w:t>
      </w:r>
      <w:r w:rsidRPr="00590019">
        <w:rPr>
          <w:color w:val="auto"/>
        </w:rPr>
        <w:t>б</w:t>
      </w:r>
      <w:r w:rsidRPr="00590019">
        <w:rPr>
          <w:color w:val="auto"/>
        </w:rPr>
        <w:t xml:space="preserve">ласти - </w:t>
      </w:r>
      <w:hyperlink r:id="rId9" w:history="1">
        <w:r w:rsidRPr="00590019">
          <w:rPr>
            <w:rStyle w:val="Hyperlink"/>
            <w:color w:val="000000"/>
            <w:u w:val="none"/>
          </w:rPr>
          <w:t>http://www.r54.nalog.ru/</w:t>
        </w:r>
      </w:hyperlink>
      <w:r w:rsidRPr="00590019">
        <w:t>;</w:t>
      </w:r>
    </w:p>
    <w:p w:rsidR="005A7014" w:rsidRPr="00590019" w:rsidRDefault="005A7014" w:rsidP="009353D4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Информаци</w:t>
      </w:r>
      <w:r w:rsidRPr="00590019">
        <w:rPr>
          <w:color w:val="auto"/>
        </w:rPr>
        <w:t>я,</w:t>
      </w:r>
      <w:r w:rsidRPr="00590019">
        <w:rPr>
          <w:color w:val="C00000"/>
        </w:rPr>
        <w:t xml:space="preserve"> </w:t>
      </w:r>
      <w:r w:rsidRPr="00590019">
        <w:rPr>
          <w:color w:val="auto"/>
        </w:rPr>
        <w:t>размещаемая на официальном интернет-сайте и инфо</w:t>
      </w:r>
      <w:r w:rsidRPr="00590019">
        <w:rPr>
          <w:color w:val="auto"/>
        </w:rPr>
        <w:t>р</w:t>
      </w:r>
      <w:r w:rsidRPr="00590019">
        <w:rPr>
          <w:color w:val="auto"/>
        </w:rPr>
        <w:t>мационном стенде, обновляется</w:t>
      </w:r>
      <w:r w:rsidRPr="00590019">
        <w:t xml:space="preserve"> по мере ее изменения. </w:t>
      </w:r>
    </w:p>
    <w:p w:rsidR="005A7014" w:rsidRPr="00590019" w:rsidRDefault="005A7014" w:rsidP="009353D4">
      <w:pPr>
        <w:ind w:firstLine="567"/>
        <w:jc w:val="both"/>
      </w:pPr>
      <w:r w:rsidRPr="00590019"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</w:t>
      </w:r>
      <w:r w:rsidRPr="00590019">
        <w:t>и</w:t>
      </w:r>
      <w:r w:rsidRPr="00590019">
        <w:t>мых для пр</w:t>
      </w:r>
      <w:r w:rsidRPr="00590019">
        <w:t>е</w:t>
      </w:r>
      <w:r w:rsidRPr="00590019">
        <w:t>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A7014" w:rsidRPr="00590019" w:rsidRDefault="005A7014" w:rsidP="00EE7AA2">
      <w:pPr>
        <w:ind w:firstLine="567"/>
        <w:jc w:val="both"/>
      </w:pPr>
      <w:r w:rsidRPr="00590019">
        <w:t xml:space="preserve">- Управление Федеральной налоговой службы по Новосибирской области: </w:t>
      </w:r>
    </w:p>
    <w:p w:rsidR="005A7014" w:rsidRPr="00590019" w:rsidRDefault="005A7014" w:rsidP="00EE7AA2">
      <w:pPr>
        <w:ind w:firstLine="567"/>
        <w:jc w:val="both"/>
      </w:pPr>
      <w:hyperlink r:id="rId10" w:history="1">
        <w:r w:rsidRPr="00590019">
          <w:rPr>
            <w:rStyle w:val="Hyperlink"/>
            <w:color w:val="000000"/>
            <w:u w:val="none"/>
            <w:shd w:val="clear" w:color="auto" w:fill="FFFFFF"/>
          </w:rPr>
          <w:t>inform@r54.nalog.ru</w:t>
        </w:r>
      </w:hyperlink>
      <w:r w:rsidRPr="00590019">
        <w:rPr>
          <w:rStyle w:val="apple-style-span"/>
          <w:shd w:val="clear" w:color="auto" w:fill="FFFFFF"/>
        </w:rPr>
        <w:t xml:space="preserve">. </w:t>
      </w:r>
    </w:p>
    <w:p w:rsidR="005A7014" w:rsidRPr="00590019" w:rsidRDefault="005A7014" w:rsidP="00EE7AA2">
      <w:pPr>
        <w:ind w:firstLine="567"/>
        <w:jc w:val="both"/>
      </w:pPr>
      <w:r w:rsidRPr="00590019">
        <w:t>Телефоны официальных органов и учреждений, участвующих в оказании муниципальной услуги в качестве источников получения документов, необход</w:t>
      </w:r>
      <w:r w:rsidRPr="00590019">
        <w:t>и</w:t>
      </w:r>
      <w:r w:rsidRPr="00590019">
        <w:t>мых для предоставления мун</w:t>
      </w:r>
      <w:r w:rsidRPr="00590019">
        <w:t>и</w:t>
      </w:r>
      <w:r w:rsidRPr="00590019">
        <w:t>ципальной услуги, или источников предоставления информации для проверки сведений, пр</w:t>
      </w:r>
      <w:r w:rsidRPr="00590019">
        <w:t>е</w:t>
      </w:r>
      <w:r w:rsidRPr="00590019">
        <w:t>доставляемых заявителями:</w:t>
      </w:r>
    </w:p>
    <w:p w:rsidR="005A7014" w:rsidRPr="00590019" w:rsidRDefault="005A7014" w:rsidP="00EE7AA2">
      <w:pPr>
        <w:ind w:firstLine="567"/>
        <w:jc w:val="both"/>
      </w:pPr>
      <w:r w:rsidRPr="00590019">
        <w:t xml:space="preserve">- Федеральная налоговая служба: </w:t>
      </w:r>
    </w:p>
    <w:p w:rsidR="005A7014" w:rsidRPr="00590019" w:rsidRDefault="005A7014" w:rsidP="00EE7AA2">
      <w:pPr>
        <w:ind w:firstLine="567"/>
        <w:jc w:val="both"/>
      </w:pPr>
      <w:r w:rsidRPr="00590019">
        <w:t>Справочная служба 201-22-89.</w:t>
      </w:r>
    </w:p>
    <w:p w:rsidR="005A7014" w:rsidRPr="00590019" w:rsidRDefault="005A7014" w:rsidP="00EE7AA2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Информация по вопросам предоставления муниципальной услуги предоставляе</w:t>
      </w:r>
      <w:r w:rsidRPr="00590019">
        <w:t>т</w:t>
      </w:r>
      <w:r w:rsidRPr="00590019">
        <w:t>ся:</w:t>
      </w:r>
    </w:p>
    <w:p w:rsidR="005A7014" w:rsidRPr="00590019" w:rsidRDefault="005A7014" w:rsidP="00EE7AA2">
      <w:pPr>
        <w:numPr>
          <w:ilvl w:val="0"/>
          <w:numId w:val="6"/>
        </w:numPr>
        <w:tabs>
          <w:tab w:val="clear" w:pos="1429"/>
          <w:tab w:val="num" w:pos="0"/>
        </w:tabs>
        <w:ind w:left="0" w:firstLine="567"/>
        <w:jc w:val="both"/>
      </w:pPr>
      <w:r w:rsidRPr="00590019">
        <w:t>в  Администрации муниципального образования;</w:t>
      </w:r>
    </w:p>
    <w:p w:rsidR="005A7014" w:rsidRPr="00590019" w:rsidRDefault="005A7014" w:rsidP="00EE7AA2">
      <w:pPr>
        <w:numPr>
          <w:ilvl w:val="0"/>
          <w:numId w:val="6"/>
        </w:numPr>
        <w:tabs>
          <w:tab w:val="clear" w:pos="1429"/>
          <w:tab w:val="num" w:pos="0"/>
        </w:tabs>
        <w:ind w:left="0" w:firstLine="567"/>
        <w:jc w:val="both"/>
      </w:pPr>
      <w:r w:rsidRPr="00590019">
        <w:t>посредством размещения на информационном стенде и официальном сайте Админис</w:t>
      </w:r>
      <w:r w:rsidRPr="00590019">
        <w:t>т</w:t>
      </w:r>
      <w:r w:rsidRPr="00590019">
        <w:t>рации в сети Интернет, электронного информирования;</w:t>
      </w:r>
    </w:p>
    <w:p w:rsidR="005A7014" w:rsidRPr="00590019" w:rsidRDefault="005A7014" w:rsidP="00EE7AA2">
      <w:pPr>
        <w:numPr>
          <w:ilvl w:val="0"/>
          <w:numId w:val="6"/>
        </w:numPr>
        <w:tabs>
          <w:tab w:val="clear" w:pos="1429"/>
          <w:tab w:val="num" w:pos="0"/>
        </w:tabs>
        <w:ind w:left="0" w:firstLine="567"/>
        <w:jc w:val="both"/>
      </w:pPr>
      <w:r w:rsidRPr="00590019">
        <w:t xml:space="preserve">с использованием средств телефонной, почтовой связи. </w:t>
      </w:r>
    </w:p>
    <w:p w:rsidR="005A7014" w:rsidRPr="00590019" w:rsidRDefault="005A7014" w:rsidP="00EE7AA2">
      <w:pPr>
        <w:ind w:firstLine="567"/>
        <w:jc w:val="both"/>
      </w:pPr>
      <w:r w:rsidRPr="00590019">
        <w:t>Для получения информации о муниципальной услуге, порядке предоставл</w:t>
      </w:r>
      <w:r w:rsidRPr="00590019">
        <w:t>е</w:t>
      </w:r>
      <w:r w:rsidRPr="00590019">
        <w:t>ния, ходе пр</w:t>
      </w:r>
      <w:r w:rsidRPr="00590019">
        <w:t>е</w:t>
      </w:r>
      <w:r w:rsidRPr="00590019">
        <w:t>доставления муниципальной услуги заявители вправе обращаться:</w:t>
      </w:r>
    </w:p>
    <w:p w:rsidR="005A7014" w:rsidRPr="00590019" w:rsidRDefault="005A7014" w:rsidP="00EE7AA2">
      <w:pPr>
        <w:numPr>
          <w:ilvl w:val="0"/>
          <w:numId w:val="6"/>
        </w:numPr>
        <w:tabs>
          <w:tab w:val="clear" w:pos="1429"/>
          <w:tab w:val="num" w:pos="0"/>
        </w:tabs>
        <w:ind w:left="0" w:firstLine="567"/>
        <w:jc w:val="both"/>
      </w:pPr>
      <w:r w:rsidRPr="00590019">
        <w:t>в устной форме лично или по телефону:</w:t>
      </w:r>
    </w:p>
    <w:p w:rsidR="005A7014" w:rsidRPr="00590019" w:rsidRDefault="005A7014" w:rsidP="00EE7AA2">
      <w:pPr>
        <w:numPr>
          <w:ilvl w:val="0"/>
          <w:numId w:val="6"/>
        </w:numPr>
        <w:tabs>
          <w:tab w:val="clear" w:pos="1429"/>
          <w:tab w:val="num" w:pos="0"/>
        </w:tabs>
        <w:ind w:left="0" w:firstLine="567"/>
        <w:jc w:val="both"/>
      </w:pPr>
      <w:r w:rsidRPr="00590019">
        <w:t>к специалистам Администрации муниципального образования, учас</w:t>
      </w:r>
      <w:r w:rsidRPr="00590019">
        <w:t>т</w:t>
      </w:r>
      <w:r w:rsidRPr="00590019">
        <w:t>вующим в предо</w:t>
      </w:r>
      <w:r w:rsidRPr="00590019">
        <w:t>с</w:t>
      </w:r>
      <w:r w:rsidRPr="00590019">
        <w:t>тавлении муниципальной услуги;</w:t>
      </w:r>
    </w:p>
    <w:p w:rsidR="005A7014" w:rsidRPr="00590019" w:rsidRDefault="005A7014" w:rsidP="00EE7AA2">
      <w:pPr>
        <w:numPr>
          <w:ilvl w:val="0"/>
          <w:numId w:val="6"/>
        </w:numPr>
        <w:tabs>
          <w:tab w:val="clear" w:pos="1429"/>
          <w:tab w:val="num" w:pos="0"/>
        </w:tabs>
        <w:ind w:left="0" w:firstLine="567"/>
        <w:jc w:val="both"/>
      </w:pPr>
      <w:r w:rsidRPr="00590019">
        <w:t>в письменной форме почтой;</w:t>
      </w:r>
    </w:p>
    <w:p w:rsidR="005A7014" w:rsidRPr="00590019" w:rsidRDefault="005A7014" w:rsidP="00EE7AA2">
      <w:pPr>
        <w:numPr>
          <w:ilvl w:val="0"/>
          <w:numId w:val="6"/>
        </w:numPr>
        <w:tabs>
          <w:tab w:val="clear" w:pos="1429"/>
          <w:tab w:val="num" w:pos="0"/>
        </w:tabs>
        <w:ind w:left="0" w:firstLine="567"/>
        <w:jc w:val="both"/>
      </w:pPr>
      <w:r w:rsidRPr="00590019">
        <w:t>посредством электронной почты.</w:t>
      </w:r>
    </w:p>
    <w:p w:rsidR="005A7014" w:rsidRPr="00590019" w:rsidRDefault="005A7014" w:rsidP="00EE7AA2">
      <w:pPr>
        <w:ind w:firstLine="567"/>
        <w:jc w:val="both"/>
      </w:pPr>
      <w:r w:rsidRPr="00590019">
        <w:t>Информирование проводится в двух формах: устное и письменное.</w:t>
      </w:r>
    </w:p>
    <w:p w:rsidR="005A7014" w:rsidRPr="00590019" w:rsidRDefault="005A7014" w:rsidP="00EE7AA2">
      <w:pPr>
        <w:ind w:firstLine="567"/>
        <w:jc w:val="both"/>
      </w:pPr>
      <w:r w:rsidRPr="00590019">
        <w:t>При ответах на телефонные звонки и обращения заявителей лично специал</w:t>
      </w:r>
      <w:r w:rsidRPr="00590019">
        <w:t>и</w:t>
      </w:r>
      <w:r w:rsidRPr="00590019">
        <w:t>сты устно и</w:t>
      </w:r>
      <w:r w:rsidRPr="00590019">
        <w:t>н</w:t>
      </w:r>
      <w:r w:rsidRPr="00590019">
        <w:t>формируют обратившихся по интересующим их вопросам. Ответ на телефонный звонок должен начинаться с информации о наименовании муниц</w:t>
      </w:r>
      <w:r w:rsidRPr="00590019">
        <w:t>и</w:t>
      </w:r>
      <w:r w:rsidRPr="00590019">
        <w:t>пального образования, в который поступил звонок, и фамилии специалиста, пр</w:t>
      </w:r>
      <w:r w:rsidRPr="00590019">
        <w:t>и</w:t>
      </w:r>
      <w:r w:rsidRPr="00590019">
        <w:t>нявшего телефонный звонок.</w:t>
      </w:r>
    </w:p>
    <w:p w:rsidR="005A7014" w:rsidRPr="00590019" w:rsidRDefault="005A7014" w:rsidP="00EE7AA2">
      <w:pPr>
        <w:ind w:firstLine="567"/>
        <w:jc w:val="both"/>
      </w:pPr>
      <w:r w:rsidRPr="00590019">
        <w:t>Устное информирование обратившегося лица осуществляется специалистом не более 10 минут.</w:t>
      </w:r>
    </w:p>
    <w:p w:rsidR="005A7014" w:rsidRPr="00590019" w:rsidRDefault="005A7014" w:rsidP="00EE7AA2">
      <w:pPr>
        <w:ind w:firstLine="567"/>
        <w:jc w:val="both"/>
      </w:pPr>
      <w:r w:rsidRPr="00590019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</w:t>
      </w:r>
      <w:r w:rsidRPr="00590019">
        <w:t>н</w:t>
      </w:r>
      <w:r w:rsidRPr="00590019">
        <w:t>формирование, предлагает обратившемуся лицу направить в Администрацию обращение о предоставлении письменной информации по вопросам предоставл</w:t>
      </w:r>
      <w:r w:rsidRPr="00590019">
        <w:t>е</w:t>
      </w:r>
      <w:r w:rsidRPr="00590019">
        <w:t>ния муниц</w:t>
      </w:r>
      <w:r w:rsidRPr="00590019">
        <w:t>и</w:t>
      </w:r>
      <w:r w:rsidRPr="00590019">
        <w:t>пальной услуги, либо назначает другое удобное для обратившегося лица время для устного информирования;</w:t>
      </w:r>
    </w:p>
    <w:p w:rsidR="005A7014" w:rsidRPr="00590019" w:rsidRDefault="005A7014" w:rsidP="00EE7AA2">
      <w:pPr>
        <w:ind w:firstLine="567"/>
        <w:jc w:val="both"/>
      </w:pPr>
      <w:r w:rsidRPr="00590019">
        <w:t>Письменное информирование по вопросам предоставления муниципальной услуги осущ</w:t>
      </w:r>
      <w:r w:rsidRPr="00590019">
        <w:t>е</w:t>
      </w:r>
      <w:r w:rsidRPr="00590019">
        <w:t>ствляется при получении обращения о предоставлении письменной информ</w:t>
      </w:r>
      <w:r w:rsidRPr="00590019">
        <w:t>а</w:t>
      </w:r>
      <w:r w:rsidRPr="00590019">
        <w:t xml:space="preserve">ции по вопросам предоставления муниципальной услуги. </w:t>
      </w:r>
    </w:p>
    <w:p w:rsidR="005A7014" w:rsidRPr="00590019" w:rsidRDefault="005A7014" w:rsidP="00EE7AA2">
      <w:pPr>
        <w:ind w:firstLine="567"/>
        <w:jc w:val="both"/>
      </w:pPr>
      <w:r w:rsidRPr="00590019">
        <w:t>Ответ на обращение готовится в течение 30 календарных дней со дня регис</w:t>
      </w:r>
      <w:r w:rsidRPr="00590019">
        <w:t>т</w:t>
      </w:r>
      <w:r w:rsidRPr="00590019">
        <w:t>рации пис</w:t>
      </w:r>
      <w:r w:rsidRPr="00590019">
        <w:t>ь</w:t>
      </w:r>
      <w:r w:rsidRPr="00590019">
        <w:t>менного обращения.</w:t>
      </w:r>
    </w:p>
    <w:p w:rsidR="005A7014" w:rsidRPr="00590019" w:rsidRDefault="005A7014" w:rsidP="00EE7AA2">
      <w:pPr>
        <w:ind w:firstLine="567"/>
        <w:jc w:val="both"/>
      </w:pPr>
      <w:r w:rsidRPr="00590019">
        <w:t>Специалист, ответственный за рассмотрение обращения, обеспечивает об</w:t>
      </w:r>
      <w:r w:rsidRPr="00590019">
        <w:t>ъ</w:t>
      </w:r>
      <w:r w:rsidRPr="00590019">
        <w:t>ективное, всестороннее и своевременное рассмотрение обращения, готовит пис</w:t>
      </w:r>
      <w:r w:rsidRPr="00590019">
        <w:t>ь</w:t>
      </w:r>
      <w:r w:rsidRPr="00590019">
        <w:t>менный ответ по существу поставленных вопросов.</w:t>
      </w:r>
    </w:p>
    <w:p w:rsidR="005A7014" w:rsidRPr="00590019" w:rsidRDefault="005A7014" w:rsidP="00EE7AA2">
      <w:pPr>
        <w:ind w:firstLine="567"/>
        <w:jc w:val="both"/>
      </w:pPr>
      <w:r w:rsidRPr="00590019">
        <w:t>Письменный ответ на обращение подписывается Главой муниципального о</w:t>
      </w:r>
      <w:r w:rsidRPr="00590019">
        <w:t>б</w:t>
      </w:r>
      <w:r w:rsidRPr="00590019">
        <w:t>разования и содержит фамилию, имя, отчество и номер телефона исполнителя и направляется по указанному заявителем почтовому адресу или по адресу эле</w:t>
      </w:r>
      <w:r w:rsidRPr="00590019">
        <w:t>к</w:t>
      </w:r>
      <w:r w:rsidRPr="00590019">
        <w:t>тронной почты, если ответ по просьбе за</w:t>
      </w:r>
      <w:r w:rsidRPr="00590019">
        <w:t>я</w:t>
      </w:r>
      <w:r w:rsidRPr="00590019">
        <w:t>вителя должен быть направлен в форме электронного док</w:t>
      </w:r>
      <w:r w:rsidRPr="00590019">
        <w:t>у</w:t>
      </w:r>
      <w:r w:rsidRPr="00590019">
        <w:t>мента.</w:t>
      </w:r>
    </w:p>
    <w:p w:rsidR="005A7014" w:rsidRPr="00590019" w:rsidRDefault="005A7014" w:rsidP="00EE7AA2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Информационные материалы, предназначенные для информирования заявителей о муниципальной услуге, размещаются на информационных стендах, ра</w:t>
      </w:r>
      <w:r w:rsidRPr="00590019">
        <w:t>с</w:t>
      </w:r>
      <w:r w:rsidRPr="00590019">
        <w:t>положенных в местах, обеспечивающих свободный доступ к ним заявителей.</w:t>
      </w:r>
    </w:p>
    <w:p w:rsidR="005A7014" w:rsidRPr="00590019" w:rsidRDefault="005A7014" w:rsidP="00EE7AA2">
      <w:pPr>
        <w:tabs>
          <w:tab w:val="num" w:pos="0"/>
        </w:tabs>
        <w:ind w:firstLine="567"/>
        <w:jc w:val="both"/>
      </w:pPr>
      <w:r w:rsidRPr="00590019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</w:t>
      </w:r>
      <w:r w:rsidRPr="00590019">
        <w:t>о</w:t>
      </w:r>
      <w:r w:rsidRPr="00590019">
        <w:t>димых для получения мун</w:t>
      </w:r>
      <w:r w:rsidRPr="00590019">
        <w:t>и</w:t>
      </w:r>
      <w:r w:rsidRPr="00590019">
        <w:t>ципальной услуги, и образцы из заполнения.</w:t>
      </w:r>
    </w:p>
    <w:p w:rsidR="005A7014" w:rsidRPr="00590019" w:rsidRDefault="005A7014" w:rsidP="00EE7AA2">
      <w:pPr>
        <w:ind w:firstLine="567"/>
        <w:jc w:val="both"/>
      </w:pPr>
      <w:r w:rsidRPr="00590019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</w:t>
      </w:r>
      <w:r w:rsidRPr="00590019">
        <w:t>ь</w:t>
      </w:r>
      <w:r w:rsidRPr="00590019">
        <w:t>ной услуги, и справочных сведений.</w:t>
      </w:r>
    </w:p>
    <w:p w:rsidR="005A7014" w:rsidRPr="00590019" w:rsidRDefault="005A7014" w:rsidP="00EE7AA2">
      <w:pPr>
        <w:ind w:firstLine="567"/>
        <w:jc w:val="both"/>
      </w:pPr>
      <w:r w:rsidRPr="00590019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</w:t>
      </w:r>
      <w:r w:rsidRPr="00590019">
        <w:t>е</w:t>
      </w:r>
      <w:r w:rsidRPr="00590019">
        <w:t>доставлении муниципальной услуги, а так же в федеральной государственной и</w:t>
      </w:r>
      <w:r w:rsidRPr="00590019">
        <w:t>н</w:t>
      </w:r>
      <w:r w:rsidRPr="00590019">
        <w:t>формационной системе «Единый портал государственных и муниципальных у</w:t>
      </w:r>
      <w:r w:rsidRPr="00590019">
        <w:t>с</w:t>
      </w:r>
      <w:r w:rsidRPr="00590019">
        <w:t>луг (функций)» (www.</w:t>
      </w:r>
      <w:r w:rsidRPr="00590019">
        <w:rPr>
          <w:lang w:val="en-US"/>
        </w:rPr>
        <w:t>gosuslugi</w:t>
      </w:r>
      <w:r w:rsidRPr="00590019">
        <w:t>.</w:t>
      </w:r>
      <w:r w:rsidRPr="00590019">
        <w:rPr>
          <w:lang w:val="en-US"/>
        </w:rPr>
        <w:t>ru</w:t>
      </w:r>
      <w:r w:rsidRPr="00590019">
        <w:t>) и обновляется по мере ее изм</w:t>
      </w:r>
      <w:r w:rsidRPr="00590019">
        <w:t>е</w:t>
      </w:r>
      <w:r w:rsidRPr="00590019">
        <w:t>нения.</w:t>
      </w:r>
    </w:p>
    <w:p w:rsidR="005A7014" w:rsidRPr="00590019" w:rsidRDefault="005A7014" w:rsidP="00EE7AA2">
      <w:pPr>
        <w:jc w:val="both"/>
      </w:pPr>
    </w:p>
    <w:p w:rsidR="005A7014" w:rsidRPr="00590019" w:rsidRDefault="005A7014">
      <w:pPr>
        <w:numPr>
          <w:ilvl w:val="0"/>
          <w:numId w:val="3"/>
        </w:numPr>
        <w:jc w:val="center"/>
        <w:rPr>
          <w:b/>
        </w:rPr>
      </w:pPr>
      <w:r w:rsidRPr="00590019">
        <w:rPr>
          <w:b/>
        </w:rPr>
        <w:t>Стандарт предоставления муниципальной услуги</w:t>
      </w:r>
    </w:p>
    <w:p w:rsidR="005A7014" w:rsidRPr="00590019" w:rsidRDefault="005A7014">
      <w:pPr>
        <w:jc w:val="both"/>
      </w:pPr>
    </w:p>
    <w:p w:rsidR="005A7014" w:rsidRPr="00590019" w:rsidRDefault="005A7014" w:rsidP="00EE7AA2">
      <w:pPr>
        <w:numPr>
          <w:ilvl w:val="1"/>
          <w:numId w:val="3"/>
        </w:numPr>
        <w:tabs>
          <w:tab w:val="num" w:pos="0"/>
        </w:tabs>
        <w:ind w:left="0" w:firstLine="567"/>
        <w:jc w:val="both"/>
      </w:pPr>
      <w:r w:rsidRPr="00590019">
        <w:t>Наименование муниципальной услуги: предоставление в аренду имущ</w:t>
      </w:r>
      <w:r w:rsidRPr="00590019">
        <w:t>е</w:t>
      </w:r>
      <w:r w:rsidRPr="00590019">
        <w:t>ства муниц</w:t>
      </w:r>
      <w:r w:rsidRPr="00590019">
        <w:t>и</w:t>
      </w:r>
      <w:r w:rsidRPr="00590019">
        <w:t>пальной казны без проведения торгов.</w:t>
      </w:r>
    </w:p>
    <w:p w:rsidR="005A7014" w:rsidRPr="00590019" w:rsidRDefault="005A7014" w:rsidP="00EE7AA2">
      <w:pPr>
        <w:numPr>
          <w:ilvl w:val="1"/>
          <w:numId w:val="3"/>
        </w:numPr>
        <w:tabs>
          <w:tab w:val="num" w:pos="0"/>
        </w:tabs>
        <w:ind w:left="0" w:firstLine="567"/>
        <w:jc w:val="both"/>
      </w:pPr>
      <w:r w:rsidRPr="00590019">
        <w:t>Предоставление муниципальной услуги осуществляет Администрация муниципал</w:t>
      </w:r>
      <w:r w:rsidRPr="00590019">
        <w:t>ь</w:t>
      </w:r>
      <w:r w:rsidRPr="00590019">
        <w:t>ного образования. При предоставлении муниципальной услуги также могут принимать участие в качестве источников получения документов, необх</w:t>
      </w:r>
      <w:r w:rsidRPr="00590019">
        <w:t>о</w:t>
      </w:r>
      <w:r w:rsidRPr="00590019">
        <w:t>димых для пр</w:t>
      </w:r>
      <w:r w:rsidRPr="00590019">
        <w:t>е</w:t>
      </w:r>
      <w:r w:rsidRPr="00590019">
        <w:t>доставления услуги, или источников предоставления информации для проверки сведений, предоставляемых заявителями, следующие органы и у</w:t>
      </w:r>
      <w:r w:rsidRPr="00590019">
        <w:t>ч</w:t>
      </w:r>
      <w:r w:rsidRPr="00590019">
        <w:t xml:space="preserve">реждения: </w:t>
      </w:r>
    </w:p>
    <w:p w:rsidR="005A7014" w:rsidRPr="00590019" w:rsidRDefault="005A7014" w:rsidP="00EE7AA2">
      <w:pPr>
        <w:tabs>
          <w:tab w:val="num" w:pos="0"/>
        </w:tabs>
        <w:ind w:firstLine="567"/>
        <w:jc w:val="both"/>
      </w:pPr>
      <w:r w:rsidRPr="00590019">
        <w:t>- Управление Федеральной налоговой службы по Новосибирской области;</w:t>
      </w:r>
    </w:p>
    <w:p w:rsidR="005A7014" w:rsidRPr="00590019" w:rsidRDefault="005A7014" w:rsidP="00EE7AA2">
      <w:pPr>
        <w:tabs>
          <w:tab w:val="num" w:pos="0"/>
        </w:tabs>
        <w:ind w:firstLine="567"/>
        <w:jc w:val="both"/>
      </w:pPr>
      <w:r w:rsidRPr="00590019">
        <w:t>- Бюро технической инвентаризации по Новосибирской области;</w:t>
      </w:r>
    </w:p>
    <w:p w:rsidR="005A7014" w:rsidRPr="00590019" w:rsidRDefault="005A7014" w:rsidP="00EE7AA2">
      <w:pPr>
        <w:tabs>
          <w:tab w:val="num" w:pos="0"/>
        </w:tabs>
        <w:ind w:firstLine="567"/>
        <w:jc w:val="both"/>
      </w:pPr>
      <w:r w:rsidRPr="00590019">
        <w:t>- Федеральная служба государственной статистики.</w:t>
      </w:r>
    </w:p>
    <w:p w:rsidR="005A7014" w:rsidRPr="00590019" w:rsidRDefault="005A7014" w:rsidP="00EE7AA2">
      <w:pPr>
        <w:ind w:firstLine="567"/>
        <w:jc w:val="both"/>
      </w:pPr>
      <w:r w:rsidRPr="00590019">
        <w:t>C 01.07.2012 запрещено требовать от заявителя осуществления действий, в том числе с</w:t>
      </w:r>
      <w:r w:rsidRPr="00590019">
        <w:t>о</w:t>
      </w:r>
      <w:r w:rsidRPr="00590019">
        <w:t>гласований, необходимых для получения муниципальной услуги и связанных с обращением в иные государственные и муниципальные органы и о</w:t>
      </w:r>
      <w:r w:rsidRPr="00590019">
        <w:t>р</w:t>
      </w:r>
      <w:r w:rsidRPr="00590019">
        <w:t xml:space="preserve">ганизации, за исключением получения услуг, </w:t>
      </w:r>
      <w:r w:rsidRPr="007445B6">
        <w:t>включенных в перечень услуг</w:t>
      </w:r>
      <w:r w:rsidRPr="00590019">
        <w:t>, кот</w:t>
      </w:r>
      <w:r w:rsidRPr="00590019">
        <w:t>о</w:t>
      </w:r>
      <w:r w:rsidRPr="00590019">
        <w:t>рые являются необходимыми и обязательными для предоставления муниципал</w:t>
      </w:r>
      <w:r w:rsidRPr="00590019">
        <w:t>ь</w:t>
      </w:r>
      <w:r w:rsidRPr="00590019">
        <w:t>ных услуг.</w:t>
      </w:r>
    </w:p>
    <w:p w:rsidR="005A7014" w:rsidRPr="00590019" w:rsidRDefault="005A7014" w:rsidP="00EE7AA2">
      <w:pPr>
        <w:numPr>
          <w:ilvl w:val="1"/>
          <w:numId w:val="3"/>
        </w:numPr>
        <w:tabs>
          <w:tab w:val="num" w:pos="0"/>
        </w:tabs>
        <w:ind w:left="0" w:firstLine="567"/>
        <w:jc w:val="both"/>
      </w:pPr>
      <w:r w:rsidRPr="00590019">
        <w:t>Результатом предоставления муниципальной услуги является:</w:t>
      </w:r>
    </w:p>
    <w:p w:rsidR="005A7014" w:rsidRPr="00590019" w:rsidRDefault="005A7014" w:rsidP="00EE7AA2">
      <w:pPr>
        <w:tabs>
          <w:tab w:val="num" w:pos="0"/>
        </w:tabs>
        <w:ind w:firstLine="567"/>
        <w:jc w:val="both"/>
      </w:pPr>
      <w:r w:rsidRPr="00590019">
        <w:t>- заключенный между управлением и заявителем договор аренды муниц</w:t>
      </w:r>
      <w:r w:rsidRPr="00590019">
        <w:t>и</w:t>
      </w:r>
      <w:r w:rsidRPr="00590019">
        <w:t>пального имущ</w:t>
      </w:r>
      <w:r w:rsidRPr="00590019">
        <w:t>е</w:t>
      </w:r>
      <w:r w:rsidRPr="00590019">
        <w:t>ства (далее – договор аренды);</w:t>
      </w:r>
    </w:p>
    <w:p w:rsidR="005A7014" w:rsidRPr="00590019" w:rsidRDefault="005A7014" w:rsidP="00EE7AA2">
      <w:pPr>
        <w:tabs>
          <w:tab w:val="num" w:pos="0"/>
        </w:tabs>
        <w:ind w:firstLine="567"/>
        <w:jc w:val="both"/>
      </w:pPr>
      <w:r w:rsidRPr="00590019">
        <w:t xml:space="preserve">     - письменное уведомление об отказе заявителю в предоставлении     мун</w:t>
      </w:r>
      <w:r w:rsidRPr="00590019">
        <w:t>и</w:t>
      </w:r>
      <w:r w:rsidRPr="00590019">
        <w:t>ципальной услуги (далее – уведомление об отказе).</w:t>
      </w:r>
    </w:p>
    <w:p w:rsidR="005A7014" w:rsidRPr="00590019" w:rsidRDefault="005A7014" w:rsidP="00EE7AA2">
      <w:pPr>
        <w:numPr>
          <w:ilvl w:val="1"/>
          <w:numId w:val="3"/>
        </w:numPr>
        <w:tabs>
          <w:tab w:val="num" w:pos="0"/>
        </w:tabs>
        <w:ind w:left="0" w:firstLine="567"/>
        <w:jc w:val="both"/>
      </w:pPr>
      <w:r w:rsidRPr="00590019">
        <w:t>Срок предоставления муниципальной услуги:</w:t>
      </w:r>
    </w:p>
    <w:p w:rsidR="005A7014" w:rsidRPr="00590019" w:rsidRDefault="005A7014" w:rsidP="00C27662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Общий срок принятия решения о предоставлении муниципальной у</w:t>
      </w:r>
      <w:r w:rsidRPr="00590019">
        <w:t>с</w:t>
      </w:r>
      <w:r w:rsidRPr="00590019">
        <w:t>луги соста</w:t>
      </w:r>
      <w:r w:rsidRPr="00590019">
        <w:t>в</w:t>
      </w:r>
      <w:r w:rsidRPr="00590019">
        <w:t>ляет 30 рабочих дней со дня обращения за муниципальной услугой.</w:t>
      </w:r>
    </w:p>
    <w:p w:rsidR="005A7014" w:rsidRPr="00590019" w:rsidRDefault="005A7014" w:rsidP="00C27662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Сроки прохождения отдельных административных процедур, необх</w:t>
      </w:r>
      <w:r w:rsidRPr="00590019">
        <w:t>о</w:t>
      </w:r>
      <w:r w:rsidRPr="00590019">
        <w:t>димых для предоставления муниципальной услуги, указаны в разделе 3 настоящ</w:t>
      </w:r>
      <w:r w:rsidRPr="00590019">
        <w:t>е</w:t>
      </w:r>
      <w:r w:rsidRPr="00590019">
        <w:t>го а</w:t>
      </w:r>
      <w:r w:rsidRPr="00590019">
        <w:t>д</w:t>
      </w:r>
      <w:r w:rsidRPr="00590019">
        <w:t>министративного регламента.</w:t>
      </w:r>
    </w:p>
    <w:p w:rsidR="005A7014" w:rsidRPr="00590019" w:rsidRDefault="005A7014" w:rsidP="00C27662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Срок приостановления предоставления муниципальной услуги не б</w:t>
      </w:r>
      <w:r w:rsidRPr="00590019">
        <w:t>о</w:t>
      </w:r>
      <w:r w:rsidRPr="00590019">
        <w:t>лее 14 дней.</w:t>
      </w:r>
    </w:p>
    <w:p w:rsidR="005A7014" w:rsidRPr="00590019" w:rsidRDefault="005A7014" w:rsidP="00C27662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Срок выдачи (направления) заявителю документов, являющихся р</w:t>
      </w:r>
      <w:r w:rsidRPr="00590019">
        <w:t>е</w:t>
      </w:r>
      <w:r w:rsidRPr="00590019">
        <w:t>зультатом предоставления муниципальной услуги, составляет 21 рабочий день.</w:t>
      </w:r>
    </w:p>
    <w:p w:rsidR="005A7014" w:rsidRPr="00590019" w:rsidRDefault="005A7014" w:rsidP="00C27662">
      <w:pPr>
        <w:numPr>
          <w:ilvl w:val="1"/>
          <w:numId w:val="3"/>
        </w:numPr>
        <w:tabs>
          <w:tab w:val="num" w:pos="0"/>
        </w:tabs>
        <w:ind w:left="0" w:firstLine="567"/>
        <w:jc w:val="both"/>
      </w:pPr>
      <w:r w:rsidRPr="00590019">
        <w:t>Правовые основания для предоставления муниципальной услуги</w:t>
      </w:r>
    </w:p>
    <w:p w:rsidR="005A7014" w:rsidRPr="00590019" w:rsidRDefault="005A7014" w:rsidP="00C27662">
      <w:pPr>
        <w:ind w:firstLine="567"/>
        <w:jc w:val="both"/>
      </w:pPr>
      <w:r w:rsidRPr="00590019">
        <w:t xml:space="preserve">Предоставление муниципальной услуги осуществляется в соответствии с: </w:t>
      </w:r>
    </w:p>
    <w:p w:rsidR="005A7014" w:rsidRPr="00590019" w:rsidRDefault="005A7014" w:rsidP="00C27662">
      <w:pPr>
        <w:ind w:firstLine="567"/>
        <w:jc w:val="both"/>
      </w:pPr>
      <w:r w:rsidRPr="00590019">
        <w:t>Конституцией Российской Федерации («Российская газета» 1993г № 237);</w:t>
      </w:r>
    </w:p>
    <w:p w:rsidR="005A7014" w:rsidRPr="00590019" w:rsidRDefault="005A7014" w:rsidP="00C27662">
      <w:pPr>
        <w:pStyle w:val="Heading2"/>
        <w:numPr>
          <w:ilvl w:val="0"/>
          <w:numId w:val="0"/>
        </w:numPr>
        <w:ind w:firstLine="567"/>
        <w:jc w:val="both"/>
        <w:rPr>
          <w:b/>
        </w:rPr>
      </w:pPr>
      <w:r w:rsidRPr="00590019">
        <w:t xml:space="preserve">Гражданским кодексом Российской Федерации от 30.11.1994 № 51-ФЗ </w:t>
      </w:r>
      <w:r w:rsidRPr="00590019">
        <w:rPr>
          <w:rStyle w:val="Strong"/>
          <w:b w:val="0"/>
          <w:bCs/>
        </w:rPr>
        <w:t>(пр</w:t>
      </w:r>
      <w:r w:rsidRPr="00590019">
        <w:rPr>
          <w:rStyle w:val="Strong"/>
          <w:b w:val="0"/>
          <w:bCs/>
        </w:rPr>
        <w:t>и</w:t>
      </w:r>
      <w:r w:rsidRPr="00590019">
        <w:rPr>
          <w:rStyle w:val="Strong"/>
          <w:b w:val="0"/>
          <w:bCs/>
        </w:rPr>
        <w:t>нят ГД ФС РФ 21.10.1994);</w:t>
      </w:r>
    </w:p>
    <w:p w:rsidR="005A7014" w:rsidRPr="00590019" w:rsidRDefault="005A7014" w:rsidP="00C27662">
      <w:pPr>
        <w:ind w:firstLine="567"/>
        <w:jc w:val="both"/>
      </w:pPr>
      <w:r w:rsidRPr="00590019">
        <w:t>Федеральным законом от 06.10.2003 №131-ФЗ "Об общих принципах орган</w:t>
      </w:r>
      <w:r w:rsidRPr="00590019">
        <w:t>и</w:t>
      </w:r>
      <w:r w:rsidRPr="00590019">
        <w:t>зации мес</w:t>
      </w:r>
      <w:r w:rsidRPr="00590019">
        <w:t>т</w:t>
      </w:r>
      <w:r w:rsidRPr="00590019">
        <w:t>ного самоуправления в Российской Федерации" (текст Федерального закона опубликован в и</w:t>
      </w:r>
      <w:r w:rsidRPr="00590019">
        <w:t>з</w:t>
      </w:r>
      <w:r w:rsidRPr="00590019">
        <w:t>даниях "Собрание законодательства РФ", 06.10.2003, № 40, ст. 3822, "Парламентская газета, 08.10.2003, № 186, "Российская газета", 08.10.2003, № 202);</w:t>
      </w:r>
    </w:p>
    <w:p w:rsidR="005A7014" w:rsidRPr="00590019" w:rsidRDefault="005A7014" w:rsidP="00C27662">
      <w:pPr>
        <w:ind w:firstLine="567"/>
        <w:jc w:val="both"/>
      </w:pPr>
      <w:r w:rsidRPr="00590019">
        <w:t>Федеральным законом от 27.07.2010 № 210-ФЗ "Об организации предоста</w:t>
      </w:r>
      <w:r w:rsidRPr="00590019">
        <w:t>в</w:t>
      </w:r>
      <w:r w:rsidRPr="00590019">
        <w:t>ления госуда</w:t>
      </w:r>
      <w:r w:rsidRPr="00590019">
        <w:t>р</w:t>
      </w:r>
      <w:r w:rsidRPr="00590019">
        <w:t>ственных и муниципальных услуг" (текст Федерального закона опубликован в изданиях "Со</w:t>
      </w:r>
      <w:r w:rsidRPr="00590019">
        <w:t>б</w:t>
      </w:r>
      <w:r w:rsidRPr="00590019">
        <w:t>рание законодательства РФ", 02.08.2010, № 31, ст. 4179, "Российская г</w:t>
      </w:r>
      <w:r w:rsidRPr="00590019">
        <w:t>а</w:t>
      </w:r>
      <w:r w:rsidRPr="00590019">
        <w:t>зета", 30.07.2010, № 168);</w:t>
      </w:r>
    </w:p>
    <w:p w:rsidR="005A7014" w:rsidRPr="00590019" w:rsidRDefault="005A7014" w:rsidP="00C27662">
      <w:pPr>
        <w:autoSpaceDE w:val="0"/>
        <w:autoSpaceDN w:val="0"/>
        <w:adjustRightInd w:val="0"/>
        <w:ind w:firstLine="567"/>
        <w:jc w:val="both"/>
      </w:pPr>
      <w:r w:rsidRPr="00590019">
        <w:t xml:space="preserve">         Гражданским кодексом Российской Федерации (часть вторая) от         26.01.96 № 14-ФЗ («Российская газета», 06.02.96, № 23, 07.02.96, № 24, 08.02.96,  № 25, 10.02.96, № 27);</w:t>
      </w:r>
    </w:p>
    <w:p w:rsidR="005A7014" w:rsidRPr="00590019" w:rsidRDefault="005A7014" w:rsidP="00C27662">
      <w:pPr>
        <w:autoSpaceDE w:val="0"/>
        <w:autoSpaceDN w:val="0"/>
        <w:adjustRightInd w:val="0"/>
        <w:ind w:firstLine="567"/>
        <w:jc w:val="both"/>
      </w:pPr>
      <w:r w:rsidRPr="00590019">
        <w:t xml:space="preserve">          Федеральным законом от 26.07.2006 № 135-ФЗ «О защите   конкуре</w:t>
      </w:r>
      <w:r w:rsidRPr="00590019">
        <w:t>н</w:t>
      </w:r>
      <w:r w:rsidRPr="00590019">
        <w:t>ции» («Росси</w:t>
      </w:r>
      <w:r w:rsidRPr="00590019">
        <w:t>й</w:t>
      </w:r>
      <w:r w:rsidRPr="00590019">
        <w:t>ская газета», 27.07.2006, № 162);</w:t>
      </w:r>
    </w:p>
    <w:p w:rsidR="005A7014" w:rsidRPr="00590019" w:rsidRDefault="005A7014" w:rsidP="00F6503D">
      <w:pPr>
        <w:autoSpaceDE w:val="0"/>
        <w:autoSpaceDN w:val="0"/>
        <w:adjustRightInd w:val="0"/>
        <w:ind w:firstLine="567"/>
        <w:jc w:val="both"/>
      </w:pPr>
      <w:r w:rsidRPr="00590019">
        <w:t xml:space="preserve">          Федеральным законом от 29.07.98 № 135-ФЗ «Об оценочной деятел</w:t>
      </w:r>
      <w:r w:rsidRPr="00590019">
        <w:t>ь</w:t>
      </w:r>
      <w:r w:rsidRPr="00590019">
        <w:t>ности в Росси</w:t>
      </w:r>
      <w:r w:rsidRPr="00590019">
        <w:t>й</w:t>
      </w:r>
      <w:r w:rsidRPr="00590019">
        <w:t>ской Федерации» («Российская газета», 06.08.98, № 148-149);</w:t>
      </w:r>
    </w:p>
    <w:p w:rsidR="005A7014" w:rsidRPr="00590019" w:rsidRDefault="005A7014" w:rsidP="00F6503D">
      <w:pPr>
        <w:autoSpaceDE w:val="0"/>
        <w:autoSpaceDN w:val="0"/>
        <w:adjustRightInd w:val="0"/>
        <w:ind w:firstLine="567"/>
        <w:jc w:val="both"/>
      </w:pPr>
      <w:r w:rsidRPr="00590019">
        <w:t xml:space="preserve">Уставом </w:t>
      </w:r>
      <w:r>
        <w:t>Венгеровского</w:t>
      </w:r>
      <w:r w:rsidRPr="00590019">
        <w:t xml:space="preserve"> сельсовета Венгеровского района Новосибирской области.</w:t>
      </w:r>
    </w:p>
    <w:p w:rsidR="005A7014" w:rsidRPr="00590019" w:rsidRDefault="005A7014" w:rsidP="00C27662">
      <w:pPr>
        <w:numPr>
          <w:ilvl w:val="1"/>
          <w:numId w:val="3"/>
        </w:numPr>
        <w:tabs>
          <w:tab w:val="num" w:pos="0"/>
        </w:tabs>
        <w:ind w:left="0" w:firstLine="567"/>
        <w:jc w:val="both"/>
      </w:pPr>
      <w:r w:rsidRPr="00590019">
        <w:t>Полный перечень документов, необходимых для предоставления мун</w:t>
      </w:r>
      <w:r w:rsidRPr="00590019">
        <w:t>и</w:t>
      </w:r>
      <w:r w:rsidRPr="00590019">
        <w:t>ципальной у</w:t>
      </w:r>
      <w:r w:rsidRPr="00590019">
        <w:t>с</w:t>
      </w:r>
      <w:r w:rsidRPr="00590019">
        <w:t>луги:</w:t>
      </w:r>
    </w:p>
    <w:p w:rsidR="005A7014" w:rsidRPr="00590019" w:rsidRDefault="005A7014" w:rsidP="00C27662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590019">
        <w:rPr>
          <w:iCs/>
        </w:rPr>
        <w:t xml:space="preserve">письменное заявление о заключении </w:t>
      </w:r>
      <w:r w:rsidRPr="00590019">
        <w:t xml:space="preserve">договора аренды </w:t>
      </w:r>
      <w:r w:rsidRPr="00590019">
        <w:rPr>
          <w:iCs/>
        </w:rPr>
        <w:t>по образцу, указанн</w:t>
      </w:r>
      <w:r w:rsidRPr="00590019">
        <w:rPr>
          <w:iCs/>
        </w:rPr>
        <w:t>о</w:t>
      </w:r>
      <w:r w:rsidRPr="00590019">
        <w:rPr>
          <w:iCs/>
        </w:rPr>
        <w:t>му в прилож</w:t>
      </w:r>
      <w:r w:rsidRPr="00590019">
        <w:rPr>
          <w:iCs/>
        </w:rPr>
        <w:t>е</w:t>
      </w:r>
      <w:r w:rsidRPr="00590019">
        <w:rPr>
          <w:iCs/>
        </w:rPr>
        <w:t>нии  №1 к административному регламенту;</w:t>
      </w:r>
    </w:p>
    <w:p w:rsidR="005A7014" w:rsidRPr="00590019" w:rsidRDefault="005A7014" w:rsidP="00C27662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590019">
        <w:rPr>
          <w:iCs/>
          <w:sz w:val="28"/>
          <w:szCs w:val="28"/>
        </w:rPr>
        <w:t>выписка из ЕГРЮЛ (для юридического лица);</w:t>
      </w:r>
    </w:p>
    <w:p w:rsidR="005A7014" w:rsidRPr="00590019" w:rsidRDefault="005A7014" w:rsidP="00C27662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590019">
        <w:rPr>
          <w:iCs/>
          <w:sz w:val="28"/>
          <w:szCs w:val="28"/>
        </w:rPr>
        <w:t>выписка из ЕГРИП (для индивидуального предпринимателя)</w:t>
      </w:r>
    </w:p>
    <w:p w:rsidR="005A7014" w:rsidRPr="00590019" w:rsidRDefault="005A7014" w:rsidP="00C27662">
      <w:pPr>
        <w:pStyle w:val="BodyTextIndent2"/>
        <w:tabs>
          <w:tab w:val="num" w:pos="0"/>
        </w:tabs>
        <w:autoSpaceDE/>
        <w:autoSpaceDN/>
        <w:adjustRightInd/>
        <w:ind w:firstLine="567"/>
        <w:rPr>
          <w:iCs/>
        </w:rPr>
      </w:pPr>
      <w:r w:rsidRPr="00590019">
        <w:rPr>
          <w:iCs/>
        </w:rPr>
        <w:t>предыдущий договор аренды муниципального имущества (копия; при его н</w:t>
      </w:r>
      <w:r w:rsidRPr="00590019">
        <w:rPr>
          <w:iCs/>
        </w:rPr>
        <w:t>а</w:t>
      </w:r>
      <w:r w:rsidRPr="00590019">
        <w:rPr>
          <w:iCs/>
        </w:rPr>
        <w:t>личии);</w:t>
      </w:r>
    </w:p>
    <w:p w:rsidR="005A7014" w:rsidRPr="00590019" w:rsidRDefault="005A7014" w:rsidP="00C27662">
      <w:pPr>
        <w:tabs>
          <w:tab w:val="num" w:pos="0"/>
        </w:tabs>
        <w:ind w:firstLine="567"/>
        <w:jc w:val="both"/>
        <w:rPr>
          <w:iCs/>
        </w:rPr>
      </w:pPr>
      <w:r w:rsidRPr="00590019">
        <w:rPr>
          <w:iCs/>
        </w:rPr>
        <w:t>учредительные документы (копии; для юридического лица)</w:t>
      </w:r>
    </w:p>
    <w:p w:rsidR="005A7014" w:rsidRPr="00590019" w:rsidRDefault="005A7014" w:rsidP="00C27662">
      <w:pPr>
        <w:tabs>
          <w:tab w:val="num" w:pos="0"/>
        </w:tabs>
        <w:ind w:firstLine="567"/>
        <w:jc w:val="both"/>
        <w:rPr>
          <w:iCs/>
        </w:rPr>
      </w:pPr>
      <w:r w:rsidRPr="00590019">
        <w:rPr>
          <w:iCs/>
        </w:rPr>
        <w:t>паспорт заявителя (копия первого листа и листа с пропиской).</w:t>
      </w:r>
    </w:p>
    <w:p w:rsidR="005A7014" w:rsidRPr="00590019" w:rsidRDefault="005A7014" w:rsidP="00C27662">
      <w:pPr>
        <w:pStyle w:val="NormalWeb"/>
        <w:shd w:val="clear" w:color="auto" w:fill="FFFFFF"/>
        <w:tabs>
          <w:tab w:val="num" w:pos="0"/>
        </w:tabs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590019">
        <w:rPr>
          <w:iCs/>
          <w:sz w:val="28"/>
          <w:szCs w:val="28"/>
        </w:rPr>
        <w:t>свидетельство о постановке на учёт в налоговом органе (копия, заверенная заявителем; для юридических лиц и индивидуальных предпринимателей);</w:t>
      </w:r>
    </w:p>
    <w:p w:rsidR="005A7014" w:rsidRPr="00590019" w:rsidRDefault="005A7014" w:rsidP="00C27662">
      <w:pPr>
        <w:pStyle w:val="BodyTextIndent2"/>
        <w:tabs>
          <w:tab w:val="num" w:pos="0"/>
        </w:tabs>
        <w:autoSpaceDE/>
        <w:autoSpaceDN/>
        <w:adjustRightInd/>
        <w:ind w:firstLine="567"/>
        <w:rPr>
          <w:iCs/>
        </w:rPr>
      </w:pPr>
      <w:r w:rsidRPr="00590019">
        <w:rPr>
          <w:iCs/>
        </w:rPr>
        <w:t>поэтажный план и экспликация с обозначением передаваемого в аренду н</w:t>
      </w:r>
      <w:r w:rsidRPr="00590019">
        <w:rPr>
          <w:iCs/>
        </w:rPr>
        <w:t>е</w:t>
      </w:r>
      <w:r w:rsidRPr="00590019">
        <w:rPr>
          <w:iCs/>
        </w:rPr>
        <w:t>движимого имущества, подписанные организацией, осуществляющей обслужив</w:t>
      </w:r>
      <w:r w:rsidRPr="00590019">
        <w:rPr>
          <w:iCs/>
        </w:rPr>
        <w:t>а</w:t>
      </w:r>
      <w:r w:rsidRPr="00590019">
        <w:rPr>
          <w:iCs/>
        </w:rPr>
        <w:t>ние муниципального имущества (при наличии - балансодержателем) и арендат</w:t>
      </w:r>
      <w:r w:rsidRPr="00590019">
        <w:rPr>
          <w:iCs/>
        </w:rPr>
        <w:t>о</w:t>
      </w:r>
      <w:r w:rsidRPr="00590019">
        <w:rPr>
          <w:iCs/>
        </w:rPr>
        <w:t>ром (каждый лист) (при переофор</w:t>
      </w:r>
      <w:r w:rsidRPr="00590019">
        <w:rPr>
          <w:iCs/>
        </w:rPr>
        <w:t>м</w:t>
      </w:r>
      <w:r w:rsidRPr="00590019">
        <w:rPr>
          <w:iCs/>
        </w:rPr>
        <w:t>лении ранее заключенного договора аренды недвижимого им</w:t>
      </w:r>
      <w:r w:rsidRPr="00590019">
        <w:rPr>
          <w:iCs/>
        </w:rPr>
        <w:t>у</w:t>
      </w:r>
      <w:r w:rsidRPr="00590019">
        <w:rPr>
          <w:iCs/>
        </w:rPr>
        <w:t>щества);</w:t>
      </w:r>
    </w:p>
    <w:p w:rsidR="005A7014" w:rsidRPr="00590019" w:rsidRDefault="005A7014" w:rsidP="00C27662">
      <w:pPr>
        <w:autoSpaceDE w:val="0"/>
        <w:autoSpaceDN w:val="0"/>
        <w:adjustRightInd w:val="0"/>
        <w:ind w:firstLine="567"/>
        <w:jc w:val="both"/>
      </w:pPr>
      <w:r w:rsidRPr="00590019">
        <w:t>В случае если документы подает представитель заявителя, дополнительно предоставляю</w:t>
      </w:r>
      <w:r w:rsidRPr="00590019">
        <w:t>т</w:t>
      </w:r>
      <w:r w:rsidRPr="00590019">
        <w:t xml:space="preserve">ся: </w:t>
      </w:r>
    </w:p>
    <w:p w:rsidR="005A7014" w:rsidRPr="00590019" w:rsidRDefault="005A7014" w:rsidP="00C27662">
      <w:pPr>
        <w:autoSpaceDE w:val="0"/>
        <w:autoSpaceDN w:val="0"/>
        <w:adjustRightInd w:val="0"/>
        <w:ind w:firstLine="567"/>
        <w:jc w:val="both"/>
      </w:pPr>
      <w:r w:rsidRPr="00590019">
        <w:t>- документ, удостоверяющий личность представителя заявителя (копия);</w:t>
      </w:r>
    </w:p>
    <w:p w:rsidR="005A7014" w:rsidRPr="00590019" w:rsidRDefault="005A7014" w:rsidP="00BF41AF">
      <w:pPr>
        <w:autoSpaceDE w:val="0"/>
        <w:autoSpaceDN w:val="0"/>
        <w:adjustRightInd w:val="0"/>
        <w:ind w:firstLine="567"/>
        <w:jc w:val="both"/>
      </w:pPr>
      <w:r w:rsidRPr="00590019">
        <w:t>- надлежащим образом заверенная доверенность (копия).</w:t>
      </w:r>
    </w:p>
    <w:p w:rsidR="005A7014" w:rsidRPr="00D14FE5" w:rsidRDefault="005A7014" w:rsidP="00BF41AF">
      <w:pPr>
        <w:ind w:firstLine="567"/>
        <w:jc w:val="both"/>
        <w:rPr>
          <w:color w:val="auto"/>
        </w:rPr>
      </w:pPr>
      <w:r w:rsidRPr="00D14FE5">
        <w:rPr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5A7014" w:rsidRPr="00590019" w:rsidRDefault="005A7014" w:rsidP="00C27662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  <w:rPr>
          <w:color w:val="auto"/>
        </w:rPr>
      </w:pPr>
      <w:r w:rsidRPr="00590019">
        <w:rPr>
          <w:color w:val="auto"/>
        </w:rPr>
        <w:t>Перечень необходимых и обязательных для предоставления муниц</w:t>
      </w:r>
      <w:r w:rsidRPr="00590019">
        <w:rPr>
          <w:color w:val="auto"/>
        </w:rPr>
        <w:t>и</w:t>
      </w:r>
      <w:r w:rsidRPr="00590019">
        <w:rPr>
          <w:color w:val="auto"/>
        </w:rPr>
        <w:t>пальной у</w:t>
      </w:r>
      <w:r w:rsidRPr="00590019">
        <w:rPr>
          <w:color w:val="auto"/>
        </w:rPr>
        <w:t>с</w:t>
      </w:r>
      <w:r w:rsidRPr="00590019">
        <w:rPr>
          <w:color w:val="auto"/>
        </w:rPr>
        <w:t>луги документов, предоставляемых лично заявителем (с 01.07.2012). Указанные документы предоставляются заявителем в копиях и оригиналах, ор</w:t>
      </w:r>
      <w:r w:rsidRPr="00590019">
        <w:rPr>
          <w:color w:val="auto"/>
        </w:rPr>
        <w:t>и</w:t>
      </w:r>
      <w:r w:rsidRPr="00590019">
        <w:rPr>
          <w:color w:val="auto"/>
        </w:rPr>
        <w:t>гиналы сличаются с копиями и во</w:t>
      </w:r>
      <w:r w:rsidRPr="00590019">
        <w:rPr>
          <w:color w:val="auto"/>
        </w:rPr>
        <w:t>з</w:t>
      </w:r>
      <w:r w:rsidRPr="00590019">
        <w:rPr>
          <w:color w:val="auto"/>
        </w:rPr>
        <w:t>вращаются заявителю:</w:t>
      </w:r>
    </w:p>
    <w:p w:rsidR="005A7014" w:rsidRPr="00590019" w:rsidRDefault="005A7014" w:rsidP="00C27662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590019">
        <w:rPr>
          <w:color w:val="auto"/>
        </w:rPr>
        <w:t>-</w:t>
      </w:r>
      <w:r w:rsidRPr="00590019">
        <w:t xml:space="preserve">  </w:t>
      </w:r>
      <w:r w:rsidRPr="00590019">
        <w:rPr>
          <w:iCs/>
        </w:rPr>
        <w:t xml:space="preserve">письменное заявление о заключении </w:t>
      </w:r>
      <w:r w:rsidRPr="00590019">
        <w:t xml:space="preserve">договора аренды </w:t>
      </w:r>
      <w:r w:rsidRPr="00590019">
        <w:rPr>
          <w:iCs/>
        </w:rPr>
        <w:t>по образцу, указа</w:t>
      </w:r>
      <w:r w:rsidRPr="00590019">
        <w:rPr>
          <w:iCs/>
        </w:rPr>
        <w:t>н</w:t>
      </w:r>
      <w:r w:rsidRPr="00590019">
        <w:rPr>
          <w:iCs/>
        </w:rPr>
        <w:t>ному в прил</w:t>
      </w:r>
      <w:r w:rsidRPr="00590019">
        <w:rPr>
          <w:iCs/>
        </w:rPr>
        <w:t>о</w:t>
      </w:r>
      <w:r w:rsidRPr="00590019">
        <w:rPr>
          <w:iCs/>
        </w:rPr>
        <w:t>жении  к административному регламенту;</w:t>
      </w:r>
    </w:p>
    <w:p w:rsidR="005A7014" w:rsidRPr="00590019" w:rsidRDefault="005A7014" w:rsidP="00C27662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iCs/>
        </w:rPr>
      </w:pPr>
      <w:r w:rsidRPr="00590019">
        <w:rPr>
          <w:iCs/>
        </w:rPr>
        <w:t>-  предыдущий договор аренды муниципального имущества (копия; при его нал</w:t>
      </w:r>
      <w:r w:rsidRPr="00590019">
        <w:rPr>
          <w:iCs/>
        </w:rPr>
        <w:t>и</w:t>
      </w:r>
      <w:r w:rsidRPr="00590019">
        <w:rPr>
          <w:iCs/>
        </w:rPr>
        <w:t>чии);</w:t>
      </w:r>
    </w:p>
    <w:p w:rsidR="005A7014" w:rsidRPr="00590019" w:rsidRDefault="005A7014" w:rsidP="00C27662">
      <w:pPr>
        <w:pStyle w:val="BodyTextIndent2"/>
        <w:tabs>
          <w:tab w:val="num" w:pos="0"/>
        </w:tabs>
        <w:autoSpaceDE/>
        <w:autoSpaceDN/>
        <w:adjustRightInd/>
        <w:ind w:firstLine="567"/>
        <w:rPr>
          <w:iCs/>
        </w:rPr>
      </w:pPr>
      <w:r w:rsidRPr="00590019">
        <w:rPr>
          <w:iCs/>
        </w:rPr>
        <w:t>- учредительные документы (копии; для юридического лица);</w:t>
      </w:r>
    </w:p>
    <w:p w:rsidR="005A7014" w:rsidRPr="00590019" w:rsidRDefault="005A7014" w:rsidP="00C27662">
      <w:pPr>
        <w:autoSpaceDE w:val="0"/>
        <w:autoSpaceDN w:val="0"/>
        <w:adjustRightInd w:val="0"/>
        <w:ind w:firstLine="567"/>
        <w:jc w:val="both"/>
      </w:pPr>
      <w:r w:rsidRPr="00590019">
        <w:t>В случае если документы подает представитель заявителя, дополнительно предоставляю</w:t>
      </w:r>
      <w:r w:rsidRPr="00590019">
        <w:t>т</w:t>
      </w:r>
      <w:r w:rsidRPr="00590019">
        <w:t xml:space="preserve">ся: </w:t>
      </w:r>
    </w:p>
    <w:p w:rsidR="005A7014" w:rsidRPr="00590019" w:rsidRDefault="005A7014" w:rsidP="00C27662">
      <w:pPr>
        <w:autoSpaceDE w:val="0"/>
        <w:autoSpaceDN w:val="0"/>
        <w:adjustRightInd w:val="0"/>
        <w:ind w:firstLine="567"/>
        <w:jc w:val="both"/>
      </w:pPr>
      <w:r w:rsidRPr="00590019">
        <w:t>- документ, удостоверяющий личность представителя заявителя (копия);</w:t>
      </w:r>
    </w:p>
    <w:p w:rsidR="005A7014" w:rsidRPr="00590019" w:rsidRDefault="005A7014" w:rsidP="00C27662">
      <w:pPr>
        <w:autoSpaceDE w:val="0"/>
        <w:autoSpaceDN w:val="0"/>
        <w:adjustRightInd w:val="0"/>
        <w:ind w:firstLine="567"/>
        <w:jc w:val="both"/>
      </w:pPr>
      <w:r w:rsidRPr="00590019">
        <w:t>- надлежащим образом заверенная доверенность (копия).</w:t>
      </w:r>
    </w:p>
    <w:p w:rsidR="005A7014" w:rsidRPr="00590019" w:rsidRDefault="005A7014" w:rsidP="005C3BF1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color w:val="auto"/>
        </w:rPr>
      </w:pPr>
      <w:r w:rsidRPr="00590019">
        <w:rPr>
          <w:color w:val="auto"/>
        </w:rPr>
        <w:t>Перечень документов, необходимых для предоставления муниципальной услуги и находящихся в</w:t>
      </w:r>
      <w:r w:rsidRPr="00590019">
        <w:t xml:space="preserve"> распоряжении государственных органов, органов местн</w:t>
      </w:r>
      <w:r w:rsidRPr="00590019">
        <w:t>о</w:t>
      </w:r>
      <w:r w:rsidRPr="00590019">
        <w:t>го самоуправления и иных органов, участвующих в предоставлении муниципал</w:t>
      </w:r>
      <w:r w:rsidRPr="00590019">
        <w:t>ь</w:t>
      </w:r>
      <w:r w:rsidRPr="00590019">
        <w:t>ной услуги</w:t>
      </w:r>
      <w:r w:rsidRPr="00590019">
        <w:rPr>
          <w:color w:val="auto"/>
        </w:rPr>
        <w:t>, истребуемых сотрудниками Администрации муниципального образ</w:t>
      </w:r>
      <w:r w:rsidRPr="00590019">
        <w:rPr>
          <w:color w:val="auto"/>
        </w:rPr>
        <w:t>о</w:t>
      </w:r>
      <w:r w:rsidRPr="00590019">
        <w:rPr>
          <w:color w:val="auto"/>
        </w:rPr>
        <w:t>вания самостоятельно, или предоставляемых за</w:t>
      </w:r>
      <w:r w:rsidRPr="00590019">
        <w:rPr>
          <w:color w:val="auto"/>
        </w:rPr>
        <w:t>я</w:t>
      </w:r>
      <w:r w:rsidRPr="00590019">
        <w:rPr>
          <w:color w:val="auto"/>
        </w:rPr>
        <w:t>вителем по желанию (с 01.07.2012):</w:t>
      </w:r>
    </w:p>
    <w:p w:rsidR="005A7014" w:rsidRPr="00590019" w:rsidRDefault="005A7014" w:rsidP="00C27662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590019">
        <w:rPr>
          <w:iCs/>
          <w:sz w:val="28"/>
          <w:szCs w:val="28"/>
        </w:rPr>
        <w:t>- выписка из ЕГРЮЛ (для юридического лица);</w:t>
      </w:r>
    </w:p>
    <w:p w:rsidR="005A7014" w:rsidRPr="00590019" w:rsidRDefault="005A7014" w:rsidP="00C27662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590019">
        <w:rPr>
          <w:iCs/>
          <w:sz w:val="28"/>
          <w:szCs w:val="28"/>
        </w:rPr>
        <w:t>- выписка из ЕГРИП (для индивидуального предпринимателя)</w:t>
      </w:r>
    </w:p>
    <w:p w:rsidR="005A7014" w:rsidRPr="00590019" w:rsidRDefault="005A7014" w:rsidP="00C27662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Запрещается требовать от заявителя:</w:t>
      </w:r>
    </w:p>
    <w:p w:rsidR="005A7014" w:rsidRPr="00590019" w:rsidRDefault="005A7014" w:rsidP="00B40727">
      <w:pPr>
        <w:tabs>
          <w:tab w:val="num" w:pos="2160"/>
          <w:tab w:val="num" w:pos="5231"/>
        </w:tabs>
        <w:jc w:val="both"/>
      </w:pPr>
      <w:r w:rsidRPr="00590019">
        <w:t xml:space="preserve">      - представления документов и информации или осуществления действий, пре</w:t>
      </w:r>
      <w:r w:rsidRPr="00590019">
        <w:t>д</w:t>
      </w:r>
      <w:r w:rsidRPr="00590019">
        <w:t>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590019">
        <w:t>с</w:t>
      </w:r>
      <w:r w:rsidRPr="00590019">
        <w:t>тавлением муниц</w:t>
      </w:r>
      <w:r w:rsidRPr="00590019">
        <w:t>и</w:t>
      </w:r>
      <w:r w:rsidRPr="00590019">
        <w:t>пальной услуги;</w:t>
      </w:r>
    </w:p>
    <w:p w:rsidR="005A7014" w:rsidRPr="00590019" w:rsidRDefault="005A7014" w:rsidP="00B40727">
      <w:pPr>
        <w:ind w:firstLine="567"/>
        <w:jc w:val="both"/>
      </w:pPr>
      <w:r w:rsidRPr="00590019">
        <w:t>- с 01.07.2012 предоставления документов и информации, которые в соотве</w:t>
      </w:r>
      <w:r w:rsidRPr="00590019">
        <w:t>т</w:t>
      </w:r>
      <w:r w:rsidRPr="00590019">
        <w:t>ствии с но</w:t>
      </w:r>
      <w:r w:rsidRPr="00590019">
        <w:t>р</w:t>
      </w:r>
      <w:r w:rsidRPr="00590019">
        <w:t>мативными правовыми актами Российской Федерации, нормативными правовыми актами субъектов Российской Федерации и муниципальными прав</w:t>
      </w:r>
      <w:r w:rsidRPr="00590019">
        <w:t>о</w:t>
      </w:r>
      <w:r w:rsidRPr="00590019">
        <w:t>выми актами находятся в распоряжении государственных органов, предоста</w:t>
      </w:r>
      <w:r w:rsidRPr="00590019">
        <w:t>в</w:t>
      </w:r>
      <w:r w:rsidRPr="00590019">
        <w:t>ляющих государственную услугу, иных государственных органов, органов мес</w:t>
      </w:r>
      <w:r w:rsidRPr="00590019">
        <w:t>т</w:t>
      </w:r>
      <w:r w:rsidRPr="00590019">
        <w:t>ного самоуправления и (или) подведомственных государственным органам и о</w:t>
      </w:r>
      <w:r w:rsidRPr="00590019">
        <w:t>р</w:t>
      </w:r>
      <w:r w:rsidRPr="00590019">
        <w:t>ганам местного самоуправления организаций, участвующих в предоставлении муниципальной услуги, за исключением документов, указанных в пункте 2.6.1 н</w:t>
      </w:r>
      <w:r w:rsidRPr="00590019">
        <w:t>а</w:t>
      </w:r>
      <w:r w:rsidRPr="00590019">
        <w:t>стоящего админис</w:t>
      </w:r>
      <w:r w:rsidRPr="00590019">
        <w:t>т</w:t>
      </w:r>
      <w:r w:rsidRPr="00590019">
        <w:t>ративного регламента.</w:t>
      </w:r>
    </w:p>
    <w:p w:rsidR="005A7014" w:rsidRPr="00590019" w:rsidRDefault="005A7014" w:rsidP="00C27662">
      <w:pPr>
        <w:numPr>
          <w:ilvl w:val="1"/>
          <w:numId w:val="3"/>
        </w:numPr>
        <w:tabs>
          <w:tab w:val="num" w:pos="0"/>
        </w:tabs>
        <w:ind w:left="0" w:firstLine="567"/>
        <w:jc w:val="both"/>
      </w:pPr>
      <w:r w:rsidRPr="00590019">
        <w:t>Перечень оснований для отказа в приеме документов, необходимых для предоставл</w:t>
      </w:r>
      <w:r w:rsidRPr="00590019">
        <w:t>е</w:t>
      </w:r>
      <w:r w:rsidRPr="00590019">
        <w:t>ния муниципальной услуги.</w:t>
      </w:r>
    </w:p>
    <w:p w:rsidR="005A7014" w:rsidRPr="00590019" w:rsidRDefault="005A7014" w:rsidP="00C27662">
      <w:pPr>
        <w:tabs>
          <w:tab w:val="num" w:pos="0"/>
        </w:tabs>
        <w:ind w:firstLine="567"/>
      </w:pPr>
      <w:r w:rsidRPr="00590019">
        <w:t>Основаниями для отказа в приеме документов являются:</w:t>
      </w:r>
    </w:p>
    <w:p w:rsidR="005A7014" w:rsidRPr="00590019" w:rsidRDefault="005A7014" w:rsidP="00C27662">
      <w:pPr>
        <w:numPr>
          <w:ilvl w:val="0"/>
          <w:numId w:val="39"/>
        </w:numPr>
        <w:tabs>
          <w:tab w:val="clear" w:pos="1060"/>
          <w:tab w:val="num" w:pos="0"/>
        </w:tabs>
        <w:ind w:left="0" w:firstLine="567"/>
        <w:jc w:val="both"/>
      </w:pPr>
      <w:r w:rsidRPr="00590019">
        <w:t>документы предоставлены лицом, не имеющим полномочий на их предоставление в с</w:t>
      </w:r>
      <w:r w:rsidRPr="00590019">
        <w:t>о</w:t>
      </w:r>
      <w:r w:rsidRPr="00590019">
        <w:t>ответствии с действующим законодательством;</w:t>
      </w:r>
    </w:p>
    <w:p w:rsidR="005A7014" w:rsidRPr="00590019" w:rsidRDefault="005A7014" w:rsidP="00C27662">
      <w:pPr>
        <w:numPr>
          <w:ilvl w:val="0"/>
          <w:numId w:val="39"/>
        </w:numPr>
        <w:tabs>
          <w:tab w:val="clear" w:pos="1060"/>
          <w:tab w:val="num" w:pos="0"/>
        </w:tabs>
        <w:ind w:left="0" w:firstLine="567"/>
        <w:jc w:val="both"/>
      </w:pPr>
      <w:r w:rsidRPr="00590019">
        <w:t>невозможность установления содержания представленных докуме</w:t>
      </w:r>
      <w:r w:rsidRPr="00590019">
        <w:t>н</w:t>
      </w:r>
      <w:r w:rsidRPr="00590019">
        <w:t>тов;</w:t>
      </w:r>
    </w:p>
    <w:p w:rsidR="005A7014" w:rsidRPr="00590019" w:rsidRDefault="005A7014" w:rsidP="00C27662">
      <w:pPr>
        <w:numPr>
          <w:ilvl w:val="0"/>
          <w:numId w:val="39"/>
        </w:numPr>
        <w:tabs>
          <w:tab w:val="clear" w:pos="1060"/>
          <w:tab w:val="num" w:pos="0"/>
        </w:tabs>
        <w:ind w:left="0" w:firstLine="567"/>
        <w:jc w:val="both"/>
      </w:pPr>
      <w:r w:rsidRPr="00590019">
        <w:t>представленные документы исполнены карандашом.</w:t>
      </w:r>
    </w:p>
    <w:p w:rsidR="005A7014" w:rsidRPr="00590019" w:rsidRDefault="005A7014" w:rsidP="00C27662">
      <w:pPr>
        <w:numPr>
          <w:ilvl w:val="1"/>
          <w:numId w:val="3"/>
        </w:numPr>
        <w:ind w:left="0" w:firstLine="567"/>
        <w:jc w:val="both"/>
      </w:pPr>
      <w:r w:rsidRPr="00590019">
        <w:t>Основаниями для отказа в предоставлении муниципальной услуги явл</w:t>
      </w:r>
      <w:r w:rsidRPr="00590019">
        <w:t>я</w:t>
      </w:r>
      <w:r w:rsidRPr="00590019">
        <w:t>ются: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письменное заявление заявителя об отказе в предоставлении муниц</w:t>
      </w:r>
      <w:r w:rsidRPr="00590019">
        <w:t>и</w:t>
      </w:r>
      <w:r w:rsidRPr="00590019">
        <w:t>пальной  услуги;</w:t>
      </w:r>
    </w:p>
    <w:p w:rsidR="005A7014" w:rsidRPr="00590019" w:rsidRDefault="005A7014" w:rsidP="009D5C0A">
      <w:pPr>
        <w:pStyle w:val="BodyTextIndent2"/>
        <w:tabs>
          <w:tab w:val="num" w:pos="0"/>
        </w:tabs>
        <w:ind w:firstLine="567"/>
        <w:rPr>
          <w:iCs/>
        </w:rPr>
      </w:pPr>
      <w:r w:rsidRPr="00590019">
        <w:rPr>
          <w:iCs/>
        </w:rPr>
        <w:t>-   отсутствует на момент обращения заявителя свободное муниципальное имущество, к</w:t>
      </w:r>
      <w:r w:rsidRPr="00590019">
        <w:rPr>
          <w:iCs/>
        </w:rPr>
        <w:t>о</w:t>
      </w:r>
      <w:r w:rsidRPr="00590019">
        <w:rPr>
          <w:iCs/>
        </w:rPr>
        <w:t>торое может быть передано в аренду;</w:t>
      </w:r>
    </w:p>
    <w:p w:rsidR="005A7014" w:rsidRPr="00590019" w:rsidRDefault="005A7014" w:rsidP="009D5C0A">
      <w:pPr>
        <w:pStyle w:val="BodyTextIndent2"/>
        <w:tabs>
          <w:tab w:val="num" w:pos="0"/>
        </w:tabs>
        <w:ind w:firstLine="567"/>
        <w:rPr>
          <w:iCs/>
        </w:rPr>
      </w:pPr>
      <w:r w:rsidRPr="00590019">
        <w:rPr>
          <w:iCs/>
        </w:rPr>
        <w:t>- в отношении указанного в заявлении заявителя муниципального имущества принято р</w:t>
      </w:r>
      <w:r w:rsidRPr="00590019">
        <w:rPr>
          <w:iCs/>
        </w:rPr>
        <w:t>е</w:t>
      </w:r>
      <w:r w:rsidRPr="00590019">
        <w:rPr>
          <w:iCs/>
        </w:rPr>
        <w:t>шение о проведении торгов;</w:t>
      </w:r>
    </w:p>
    <w:p w:rsidR="005A7014" w:rsidRPr="00590019" w:rsidRDefault="005A7014" w:rsidP="009D5C0A">
      <w:pPr>
        <w:pStyle w:val="BodyTextIndent2"/>
        <w:tabs>
          <w:tab w:val="num" w:pos="0"/>
        </w:tabs>
        <w:ind w:firstLine="567"/>
        <w:rPr>
          <w:iCs/>
        </w:rPr>
      </w:pPr>
      <w:r w:rsidRPr="00590019">
        <w:rPr>
          <w:iCs/>
        </w:rPr>
        <w:t>- в отношении указанного в заявлении заявителя муниципального имущества принято решение о предоставлении его государственным органам, органам мес</w:t>
      </w:r>
      <w:r w:rsidRPr="00590019">
        <w:rPr>
          <w:iCs/>
        </w:rPr>
        <w:t>т</w:t>
      </w:r>
      <w:r w:rsidRPr="00590019">
        <w:rPr>
          <w:iCs/>
        </w:rPr>
        <w:t>ного самоуправления Венгеровского района Новосибирской области, муниц</w:t>
      </w:r>
      <w:r w:rsidRPr="00590019">
        <w:rPr>
          <w:iCs/>
        </w:rPr>
        <w:t>и</w:t>
      </w:r>
      <w:r w:rsidRPr="00590019">
        <w:rPr>
          <w:iCs/>
        </w:rPr>
        <w:t>пальным органам Венгеровского  района Новосибирской области, государстве</w:t>
      </w:r>
      <w:r w:rsidRPr="00590019">
        <w:rPr>
          <w:iCs/>
        </w:rPr>
        <w:t>н</w:t>
      </w:r>
      <w:r w:rsidRPr="00590019">
        <w:rPr>
          <w:iCs/>
        </w:rPr>
        <w:t>ным и муниципальным учреждениям;</w:t>
      </w:r>
    </w:p>
    <w:p w:rsidR="005A7014" w:rsidRPr="00590019" w:rsidRDefault="005A7014" w:rsidP="009D5C0A">
      <w:pPr>
        <w:tabs>
          <w:tab w:val="num" w:pos="0"/>
        </w:tabs>
        <w:ind w:firstLine="567"/>
        <w:jc w:val="both"/>
      </w:pPr>
      <w:r w:rsidRPr="00590019">
        <w:rPr>
          <w:iCs/>
        </w:rPr>
        <w:t xml:space="preserve">         - указанное в заявлении заявителя муниципальное имущество является предметом действующего договора аренды, безвозмездного пользования.</w:t>
      </w:r>
    </w:p>
    <w:p w:rsidR="005A7014" w:rsidRPr="00590019" w:rsidRDefault="005A7014" w:rsidP="009D5C0A">
      <w:pPr>
        <w:tabs>
          <w:tab w:val="num" w:pos="0"/>
        </w:tabs>
        <w:ind w:firstLine="567"/>
        <w:jc w:val="both"/>
      </w:pPr>
      <w:r w:rsidRPr="00590019">
        <w:t>Если требования, необходимые для предоставления муниципальной услуги, соблюдены не в полном объеме, предоставление муниципальной услуги приост</w:t>
      </w:r>
      <w:r w:rsidRPr="00590019">
        <w:t>а</w:t>
      </w:r>
      <w:r w:rsidRPr="00590019">
        <w:t>навливается до момента и</w:t>
      </w:r>
      <w:r w:rsidRPr="00590019">
        <w:t>с</w:t>
      </w:r>
      <w:r w:rsidRPr="00590019">
        <w:t xml:space="preserve">правления заявителем имеющихся недочетов. </w:t>
      </w:r>
    </w:p>
    <w:p w:rsidR="005A7014" w:rsidRPr="00590019" w:rsidRDefault="005A7014" w:rsidP="009D5C0A">
      <w:pPr>
        <w:numPr>
          <w:ilvl w:val="1"/>
          <w:numId w:val="3"/>
        </w:numPr>
        <w:tabs>
          <w:tab w:val="num" w:pos="0"/>
        </w:tabs>
        <w:ind w:left="0" w:firstLine="567"/>
        <w:jc w:val="both"/>
      </w:pPr>
      <w:r w:rsidRPr="00590019">
        <w:t>Услуги, являющиеся необходимыми и обязательными для предоста</w:t>
      </w:r>
      <w:r w:rsidRPr="00590019">
        <w:t>в</w:t>
      </w:r>
      <w:r w:rsidRPr="00590019">
        <w:t>ления мун</w:t>
      </w:r>
      <w:r w:rsidRPr="00590019">
        <w:t>и</w:t>
      </w:r>
      <w:r w:rsidRPr="00590019">
        <w:t>ципальной услуги: данные услуги отсутствуют.</w:t>
      </w:r>
    </w:p>
    <w:p w:rsidR="005A7014" w:rsidRPr="00590019" w:rsidRDefault="005A7014" w:rsidP="009D5C0A">
      <w:pPr>
        <w:numPr>
          <w:ilvl w:val="1"/>
          <w:numId w:val="3"/>
        </w:numPr>
        <w:tabs>
          <w:tab w:val="clear" w:pos="1000"/>
          <w:tab w:val="num" w:pos="0"/>
        </w:tabs>
        <w:ind w:left="0" w:firstLine="567"/>
        <w:jc w:val="both"/>
      </w:pPr>
      <w:r w:rsidRPr="00590019">
        <w:t>Размер платы, взимаемой с заявителя при предоставлении муниц</w:t>
      </w:r>
      <w:r w:rsidRPr="00590019">
        <w:t>и</w:t>
      </w:r>
      <w:r w:rsidRPr="00590019">
        <w:t xml:space="preserve">пальной услуги: </w:t>
      </w:r>
    </w:p>
    <w:p w:rsidR="005A7014" w:rsidRPr="00590019" w:rsidRDefault="005A7014" w:rsidP="009D5C0A">
      <w:pPr>
        <w:tabs>
          <w:tab w:val="num" w:pos="0"/>
          <w:tab w:val="left" w:pos="540"/>
        </w:tabs>
        <w:ind w:firstLine="567"/>
        <w:jc w:val="both"/>
      </w:pPr>
      <w:r w:rsidRPr="00590019">
        <w:t>Муниципальная услуга предоставляется бесплатно.</w:t>
      </w:r>
    </w:p>
    <w:p w:rsidR="005A7014" w:rsidRPr="00590019" w:rsidRDefault="005A7014" w:rsidP="009D5C0A">
      <w:pPr>
        <w:numPr>
          <w:ilvl w:val="1"/>
          <w:numId w:val="3"/>
        </w:numPr>
        <w:tabs>
          <w:tab w:val="clear" w:pos="1000"/>
          <w:tab w:val="num" w:pos="0"/>
        </w:tabs>
        <w:ind w:left="0" w:firstLine="567"/>
        <w:jc w:val="both"/>
      </w:pPr>
      <w:r w:rsidRPr="00590019">
        <w:t>Максимальное время ожидания в очереди при подаче заявления о пр</w:t>
      </w:r>
      <w:r w:rsidRPr="00590019">
        <w:t>е</w:t>
      </w:r>
      <w:r w:rsidRPr="00590019">
        <w:t>доставлении муниципальной услуги не должно превышать 15 минут.</w:t>
      </w:r>
    </w:p>
    <w:p w:rsidR="005A7014" w:rsidRPr="00590019" w:rsidRDefault="005A7014" w:rsidP="009D5C0A">
      <w:pPr>
        <w:numPr>
          <w:ilvl w:val="1"/>
          <w:numId w:val="3"/>
        </w:numPr>
        <w:tabs>
          <w:tab w:val="clear" w:pos="1000"/>
          <w:tab w:val="num" w:pos="0"/>
        </w:tabs>
        <w:ind w:left="0" w:firstLine="567"/>
        <w:jc w:val="both"/>
      </w:pPr>
      <w:r w:rsidRPr="00590019">
        <w:t>Срок и порядок регистрации запроса заявителя о предоставлении м</w:t>
      </w:r>
      <w:r w:rsidRPr="00590019">
        <w:t>у</w:t>
      </w:r>
      <w:r w:rsidRPr="00590019">
        <w:t xml:space="preserve">ниципальной услуги и услуги: </w:t>
      </w:r>
    </w:p>
    <w:p w:rsidR="005A7014" w:rsidRPr="00590019" w:rsidRDefault="005A7014" w:rsidP="009D5C0A">
      <w:pPr>
        <w:tabs>
          <w:tab w:val="num" w:pos="0"/>
        </w:tabs>
        <w:ind w:firstLine="567"/>
        <w:jc w:val="both"/>
      </w:pPr>
      <w:r w:rsidRPr="00590019">
        <w:t>Срок регистрации запроса заявителя о предоставлении муниципальной усл</w:t>
      </w:r>
      <w:r w:rsidRPr="00590019">
        <w:t>у</w:t>
      </w:r>
      <w:r w:rsidRPr="00590019">
        <w:t>ги – один день с момента обращения заявителя (при личном обращении); один день со дня поступления пис</w:t>
      </w:r>
      <w:r w:rsidRPr="00590019">
        <w:t>ь</w:t>
      </w:r>
      <w:r w:rsidRPr="00590019">
        <w:t>менной корреспонденции (почтой), один день со дня поступления з</w:t>
      </w:r>
      <w:r w:rsidRPr="00590019">
        <w:t>а</w:t>
      </w:r>
      <w:r w:rsidRPr="00590019">
        <w:t xml:space="preserve">проса через электронные каналы связи (электронной почтой); </w:t>
      </w:r>
    </w:p>
    <w:p w:rsidR="005A7014" w:rsidRPr="00590019" w:rsidRDefault="005A7014" w:rsidP="009D5C0A">
      <w:pPr>
        <w:tabs>
          <w:tab w:val="num" w:pos="0"/>
        </w:tabs>
        <w:ind w:firstLine="567"/>
        <w:jc w:val="both"/>
      </w:pPr>
      <w:r w:rsidRPr="00590019">
        <w:t>Запросы заявителя регистрируются в журнале регистрации заявлений на пр</w:t>
      </w:r>
      <w:r w:rsidRPr="00590019">
        <w:t>е</w:t>
      </w:r>
      <w:r w:rsidRPr="00590019">
        <w:t>доставление муниципальной услуги.</w:t>
      </w:r>
    </w:p>
    <w:p w:rsidR="005A7014" w:rsidRPr="00590019" w:rsidRDefault="005A7014" w:rsidP="009D5C0A">
      <w:pPr>
        <w:numPr>
          <w:ilvl w:val="1"/>
          <w:numId w:val="3"/>
        </w:numPr>
        <w:tabs>
          <w:tab w:val="clear" w:pos="1000"/>
          <w:tab w:val="num" w:pos="0"/>
        </w:tabs>
        <w:ind w:left="0" w:firstLine="567"/>
        <w:jc w:val="both"/>
      </w:pPr>
      <w:r w:rsidRPr="00590019">
        <w:t>Требования к помещениям, в которых предоставляется муниципал</w:t>
      </w:r>
      <w:r w:rsidRPr="00590019">
        <w:t>ь</w:t>
      </w:r>
      <w:r w:rsidRPr="00590019">
        <w:t>ная услуга:</w:t>
      </w:r>
    </w:p>
    <w:p w:rsidR="005A7014" w:rsidRPr="00590019" w:rsidRDefault="005A7014" w:rsidP="009D5C0A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В Администрации муниципального образования прием заявителей осуществляе</w:t>
      </w:r>
      <w:r w:rsidRPr="00590019">
        <w:t>т</w:t>
      </w:r>
      <w:r w:rsidRPr="00590019">
        <w:t>ся в специально предусмотренных помещениях, включающих места для ожидания, получения информации, приема заявителей, заполнения необход</w:t>
      </w:r>
      <w:r w:rsidRPr="00590019">
        <w:t>и</w:t>
      </w:r>
      <w:r w:rsidRPr="00590019">
        <w:t>мых документов, в которых обеспечив</w:t>
      </w:r>
      <w:r w:rsidRPr="00590019">
        <w:t>а</w:t>
      </w:r>
      <w:r w:rsidRPr="00590019">
        <w:t>ется:</w:t>
      </w:r>
    </w:p>
    <w:p w:rsidR="005A7014" w:rsidRPr="00590019" w:rsidRDefault="005A7014" w:rsidP="009D5C0A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соблюдение санитарно-эпидемиологических правил и нормативов, правил противоп</w:t>
      </w:r>
      <w:r w:rsidRPr="00590019">
        <w:t>о</w:t>
      </w:r>
      <w:r w:rsidRPr="00590019">
        <w:t>жарной безопасности;</w:t>
      </w:r>
    </w:p>
    <w:p w:rsidR="005A7014" w:rsidRPr="00590019" w:rsidRDefault="005A7014" w:rsidP="009D5C0A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оборудование местами общественного пользования (туалеты) и ме</w:t>
      </w:r>
      <w:r w:rsidRPr="00590019">
        <w:t>с</w:t>
      </w:r>
      <w:r w:rsidRPr="00590019">
        <w:t>тами для хранения верхней одежды.</w:t>
      </w:r>
    </w:p>
    <w:p w:rsidR="005A7014" w:rsidRPr="00590019" w:rsidRDefault="005A7014" w:rsidP="009D5C0A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Требования к местам для ожидания:</w:t>
      </w:r>
    </w:p>
    <w:p w:rsidR="005A7014" w:rsidRPr="00590019" w:rsidRDefault="005A7014" w:rsidP="009D5C0A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места для ожидания оборудуются стульями и (или) кресельными се</w:t>
      </w:r>
      <w:r w:rsidRPr="00590019">
        <w:t>к</w:t>
      </w:r>
      <w:r w:rsidRPr="00590019">
        <w:t>циями, и (или) скамьями;</w:t>
      </w:r>
    </w:p>
    <w:p w:rsidR="005A7014" w:rsidRPr="00590019" w:rsidRDefault="005A7014" w:rsidP="009D5C0A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места для ожидания находятся в холле (зале) или ином специально приспособленном помещении;</w:t>
      </w:r>
    </w:p>
    <w:p w:rsidR="005A7014" w:rsidRPr="00590019" w:rsidRDefault="005A7014" w:rsidP="009D5C0A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в местах для ожидания предусматриваются места для получения и</w:t>
      </w:r>
      <w:r w:rsidRPr="00590019">
        <w:t>н</w:t>
      </w:r>
      <w:r w:rsidRPr="00590019">
        <w:t>формации о муниц</w:t>
      </w:r>
      <w:r w:rsidRPr="00590019">
        <w:t>и</w:t>
      </w:r>
      <w:r w:rsidRPr="00590019">
        <w:t>пальной услуге.</w:t>
      </w:r>
    </w:p>
    <w:p w:rsidR="005A7014" w:rsidRPr="00590019" w:rsidRDefault="005A7014" w:rsidP="009D5C0A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Требования к местам для получения информации о муниципальной услуге: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информационные материалы, предназначенные для информирования заявителей о мун</w:t>
      </w:r>
      <w:r w:rsidRPr="00590019">
        <w:t>и</w:t>
      </w:r>
      <w:r w:rsidRPr="00590019">
        <w:t>ципальной услуге, размещаются на информационных стендах, расположенных в местах, обе</w:t>
      </w:r>
      <w:r w:rsidRPr="00590019">
        <w:t>с</w:t>
      </w:r>
      <w:r w:rsidRPr="00590019">
        <w:t>печивающих свободный доступ к ним заявителей;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информационные стенды оборудуются визуальной текстовой инфо</w:t>
      </w:r>
      <w:r w:rsidRPr="00590019">
        <w:t>р</w:t>
      </w:r>
      <w:r w:rsidRPr="00590019">
        <w:t>мацией, с</w:t>
      </w:r>
      <w:r w:rsidRPr="00590019">
        <w:t>о</w:t>
      </w:r>
      <w:r w:rsidRPr="00590019">
        <w:t>держащей справочные сведения для заявителей, перечень документов, необходимых для получения мун</w:t>
      </w:r>
      <w:r w:rsidRPr="00590019">
        <w:t>и</w:t>
      </w:r>
      <w:r w:rsidRPr="00590019">
        <w:t xml:space="preserve">ципальной услуги, и образцы из заполнения; 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информационные материалы, размещаемые на информационных стендах, обновляются по мере изменения действующего законодательства, рег</w:t>
      </w:r>
      <w:r w:rsidRPr="00590019">
        <w:t>у</w:t>
      </w:r>
      <w:r w:rsidRPr="00590019">
        <w:t>лирующего предоставление муниц</w:t>
      </w:r>
      <w:r w:rsidRPr="00590019">
        <w:t>и</w:t>
      </w:r>
      <w:r w:rsidRPr="00590019">
        <w:t>пальной услуги, и справочных сведений.</w:t>
      </w:r>
    </w:p>
    <w:p w:rsidR="005A7014" w:rsidRPr="00590019" w:rsidRDefault="005A7014" w:rsidP="00F6503D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Требования к местам приема заявителей: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Прием заявителей, заполнение заявлений о предоставлении муниц</w:t>
      </w:r>
      <w:r w:rsidRPr="00590019">
        <w:t>и</w:t>
      </w:r>
      <w:r w:rsidRPr="00590019">
        <w:t>пальной услуги осуществляется в служебных кабинетах или иных специально о</w:t>
      </w:r>
      <w:r w:rsidRPr="00590019">
        <w:t>т</w:t>
      </w:r>
      <w:r w:rsidRPr="00590019">
        <w:t>веденных местах, которые оборудуются вывесками с указанием номера и наим</w:t>
      </w:r>
      <w:r w:rsidRPr="00590019">
        <w:t>е</w:t>
      </w:r>
      <w:r w:rsidRPr="00590019">
        <w:t>нования кабинета или указателями, содержащими информацию о назначении ме</w:t>
      </w:r>
      <w:r w:rsidRPr="00590019">
        <w:t>с</w:t>
      </w:r>
      <w:r w:rsidRPr="00590019">
        <w:t>та для приема заявителя;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Специалисты, осуществляющие прием заявителей, обеспечиваются личными и (или) н</w:t>
      </w:r>
      <w:r w:rsidRPr="00590019">
        <w:t>а</w:t>
      </w:r>
      <w:r w:rsidRPr="00590019">
        <w:t>стольными идентификационными карточками;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Рабочее место специалиста, осуществляющего прием заявителей, оборудовано перс</w:t>
      </w:r>
      <w:r w:rsidRPr="00590019">
        <w:t>о</w:t>
      </w:r>
      <w:r w:rsidRPr="00590019">
        <w:t>нальным компьютером и печатающим устройством;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В целях обеспечения конфиденциальности сведений одновременное консульт</w:t>
      </w:r>
      <w:r w:rsidRPr="00590019">
        <w:t>и</w:t>
      </w:r>
      <w:r w:rsidRPr="00590019">
        <w:t>рование и (или) прием двух и более посетителей одним специалистом не допускается;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Места для приема заявителей оборудуются стульями и столами для обеспечения возможности заполнения заявлений о предоставлении муниципал</w:t>
      </w:r>
      <w:r w:rsidRPr="00590019">
        <w:t>ь</w:t>
      </w:r>
      <w:r w:rsidRPr="00590019">
        <w:t>ной услуги и оформления док</w:t>
      </w:r>
      <w:r w:rsidRPr="00590019">
        <w:t>у</w:t>
      </w:r>
      <w:r w:rsidRPr="00590019">
        <w:t>ментов.</w:t>
      </w:r>
    </w:p>
    <w:p w:rsidR="005A7014" w:rsidRPr="00590019" w:rsidRDefault="005A7014" w:rsidP="00F6503D">
      <w:pPr>
        <w:numPr>
          <w:ilvl w:val="1"/>
          <w:numId w:val="3"/>
        </w:numPr>
        <w:tabs>
          <w:tab w:val="clear" w:pos="1000"/>
          <w:tab w:val="num" w:pos="0"/>
        </w:tabs>
        <w:ind w:left="0" w:firstLine="567"/>
        <w:jc w:val="both"/>
      </w:pPr>
      <w:r w:rsidRPr="00590019">
        <w:t>Показатели качества и доступности предоставления муниципальной услуги:</w:t>
      </w:r>
    </w:p>
    <w:p w:rsidR="005A7014" w:rsidRPr="00590019" w:rsidRDefault="005A7014" w:rsidP="00F6503D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Показатели качества муниципальной услуги: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выполнение должностными лицами, сотрудниками Администрации муниципального о</w:t>
      </w:r>
      <w:r w:rsidRPr="00590019">
        <w:t>б</w:t>
      </w:r>
      <w:r w:rsidRPr="00590019">
        <w:t>разования  предусмотренных законодательством Российской Федерации треб</w:t>
      </w:r>
      <w:r w:rsidRPr="00590019">
        <w:t>о</w:t>
      </w:r>
      <w:r w:rsidRPr="00590019">
        <w:t>ваний, правил и норм, а также соблюдение последовательности административных процедур и сроков их исполнения при предоставлении мун</w:t>
      </w:r>
      <w:r w:rsidRPr="00590019">
        <w:t>и</w:t>
      </w:r>
      <w:r w:rsidRPr="00590019">
        <w:t>ципальной услуги;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отсутствие обоснованных жалоб на действия (бездействие) должнос</w:t>
      </w:r>
      <w:r w:rsidRPr="00590019">
        <w:t>т</w:t>
      </w:r>
      <w:r w:rsidRPr="00590019">
        <w:t>ных лиц, сотрудников Администрации муниципального образования при предо</w:t>
      </w:r>
      <w:r w:rsidRPr="00590019">
        <w:t>с</w:t>
      </w:r>
      <w:r w:rsidRPr="00590019">
        <w:t>тавлении мун</w:t>
      </w:r>
      <w:r w:rsidRPr="00590019">
        <w:t>и</w:t>
      </w:r>
      <w:r w:rsidRPr="00590019">
        <w:t>ципальной услуги.</w:t>
      </w:r>
    </w:p>
    <w:p w:rsidR="005A7014" w:rsidRPr="00590019" w:rsidRDefault="005A7014" w:rsidP="00F6503D">
      <w:pPr>
        <w:numPr>
          <w:ilvl w:val="2"/>
          <w:numId w:val="3"/>
        </w:numPr>
        <w:tabs>
          <w:tab w:val="clear" w:pos="1758"/>
          <w:tab w:val="num" w:pos="0"/>
        </w:tabs>
        <w:ind w:left="0" w:firstLine="567"/>
        <w:jc w:val="both"/>
      </w:pPr>
      <w:r w:rsidRPr="00590019">
        <w:t>Показатели доступности предоставления муниципальной услуги: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доля заявителей, получивших предоставление в аренду имущества муниципальной ка</w:t>
      </w:r>
      <w:r w:rsidRPr="00590019">
        <w:t>з</w:t>
      </w:r>
      <w:r w:rsidRPr="00590019">
        <w:t>ны без проведения торгов по отношению к общему количеству граждан, принадлежащих категориям, упомянутым в пункте 1.2. настоящего ре</w:t>
      </w:r>
      <w:r w:rsidRPr="00590019">
        <w:t>г</w:t>
      </w:r>
      <w:r w:rsidRPr="00590019">
        <w:t>ламента, обратившихся за получением мун</w:t>
      </w:r>
      <w:r w:rsidRPr="00590019">
        <w:t>и</w:t>
      </w:r>
      <w:r w:rsidRPr="00590019">
        <w:t>ципальной услуги;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полнота и достоверность информации о муниципальной услуге, о п</w:t>
      </w:r>
      <w:r w:rsidRPr="00590019">
        <w:t>о</w:t>
      </w:r>
      <w:r w:rsidRPr="00590019">
        <w:t>рядке и стандарте предоставления муниципальной услуги, об образцах оформл</w:t>
      </w:r>
      <w:r w:rsidRPr="00590019">
        <w:t>е</w:t>
      </w:r>
      <w:r w:rsidRPr="00590019">
        <w:t>ния документов, необходимых для предоставления муниципальной услуги, ра</w:t>
      </w:r>
      <w:r w:rsidRPr="00590019">
        <w:t>з</w:t>
      </w:r>
      <w:r w:rsidRPr="00590019">
        <w:t>мещенных на информационных стендах, на Интернет-ресурсе Администрации муниципального образования, «Едином портале государственных и муниципал</w:t>
      </w:r>
      <w:r w:rsidRPr="00590019">
        <w:t>ь</w:t>
      </w:r>
      <w:r w:rsidRPr="00590019">
        <w:t>ных услуг (функций)»;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пешеходная доступность от остановок общественного транспорта до здания Админис</w:t>
      </w:r>
      <w:r w:rsidRPr="00590019">
        <w:t>т</w:t>
      </w:r>
      <w:r w:rsidRPr="00590019">
        <w:t>рации муниципального образования;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количество взаимодействий заявителя с должностными лицами при предоставлении м</w:t>
      </w:r>
      <w:r w:rsidRPr="00590019">
        <w:t>у</w:t>
      </w:r>
      <w:r w:rsidRPr="00590019">
        <w:t>ниципальной услуги и их продолжительность;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возможность получения информации о ходе предоставления муниц</w:t>
      </w:r>
      <w:r w:rsidRPr="00590019">
        <w:t>и</w:t>
      </w:r>
      <w:r w:rsidRPr="00590019">
        <w:t>пальной услуги, в том числе с использованием информационно-телекоммуникационных технол</w:t>
      </w:r>
      <w:r w:rsidRPr="00590019">
        <w:t>о</w:t>
      </w:r>
      <w:r w:rsidRPr="00590019">
        <w:t>гий;</w:t>
      </w:r>
    </w:p>
    <w:p w:rsidR="005A7014" w:rsidRPr="00590019" w:rsidRDefault="005A7014" w:rsidP="00F6503D">
      <w:pPr>
        <w:numPr>
          <w:ilvl w:val="0"/>
          <w:numId w:val="7"/>
        </w:numPr>
        <w:tabs>
          <w:tab w:val="clear" w:pos="2340"/>
          <w:tab w:val="num" w:pos="0"/>
        </w:tabs>
        <w:ind w:left="0" w:firstLine="567"/>
        <w:jc w:val="both"/>
      </w:pPr>
      <w:r w:rsidRPr="00590019">
        <w:t>возможность и доступность получения услуги через многофункци</w:t>
      </w:r>
      <w:r w:rsidRPr="00590019">
        <w:t>о</w:t>
      </w:r>
      <w:r w:rsidRPr="00590019">
        <w:t>нальный центр или в электронной форме посредством автоматизированной и</w:t>
      </w:r>
      <w:r w:rsidRPr="00590019">
        <w:t>н</w:t>
      </w:r>
      <w:r w:rsidRPr="00590019">
        <w:t>формационной системы или Единого портала государственных и муниципальных услуг;</w:t>
      </w:r>
    </w:p>
    <w:p w:rsidR="005A7014" w:rsidRPr="00590019" w:rsidRDefault="005A7014" w:rsidP="005C3BF1">
      <w:pPr>
        <w:widowControl w:val="0"/>
        <w:autoSpaceDE w:val="0"/>
        <w:autoSpaceDN w:val="0"/>
        <w:adjustRightInd w:val="0"/>
        <w:ind w:firstLine="567"/>
        <w:jc w:val="both"/>
      </w:pPr>
      <w:r w:rsidRPr="00590019">
        <w:t>- беспрепятственный доступ к месту предоставления муниципальной услуги для малом</w:t>
      </w:r>
      <w:r w:rsidRPr="00590019">
        <w:t>о</w:t>
      </w:r>
      <w:r w:rsidRPr="00590019">
        <w:t>бильных групп граждан (входы в помещения оборудуются пандусами, расширенными прох</w:t>
      </w:r>
      <w:r w:rsidRPr="00590019">
        <w:t>о</w:t>
      </w:r>
      <w:r w:rsidRPr="00590019">
        <w:t>дами, позволяющими обеспечить беспрепятственный доступ малом</w:t>
      </w:r>
      <w:r w:rsidRPr="00590019">
        <w:t>о</w:t>
      </w:r>
      <w:r w:rsidRPr="00590019">
        <w:t>бильных групп граждан, включая инвалидов, использующих кресла-коляски, собак-проводников);</w:t>
      </w:r>
    </w:p>
    <w:p w:rsidR="005A7014" w:rsidRPr="00590019" w:rsidRDefault="005A7014" w:rsidP="005C3BF1">
      <w:pPr>
        <w:autoSpaceDE w:val="0"/>
        <w:autoSpaceDN w:val="0"/>
        <w:adjustRightInd w:val="0"/>
        <w:ind w:firstLine="567"/>
        <w:jc w:val="both"/>
      </w:pPr>
      <w:r w:rsidRPr="00590019">
        <w:t>- сопровождение инвалидов, имеющих стойкие расстройства функции зрения и самосто</w:t>
      </w:r>
      <w:r w:rsidRPr="00590019">
        <w:t>я</w:t>
      </w:r>
      <w:r w:rsidRPr="00590019">
        <w:t>тельного передвижения, и оказание им помощи в месте предоставления м</w:t>
      </w:r>
      <w:r w:rsidRPr="00590019">
        <w:t>у</w:t>
      </w:r>
      <w:r w:rsidRPr="00590019">
        <w:t>ниципальной услуги;</w:t>
      </w:r>
    </w:p>
    <w:p w:rsidR="005A7014" w:rsidRPr="00590019" w:rsidRDefault="005A7014" w:rsidP="005C3BF1">
      <w:pPr>
        <w:autoSpaceDE w:val="0"/>
        <w:autoSpaceDN w:val="0"/>
        <w:adjustRightInd w:val="0"/>
        <w:ind w:firstLine="567"/>
        <w:jc w:val="both"/>
      </w:pPr>
      <w:r w:rsidRPr="00590019"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</w:t>
      </w:r>
      <w:r w:rsidRPr="00590019">
        <w:t>т</w:t>
      </w:r>
      <w:r w:rsidRPr="00590019">
        <w:t>ся дублир</w:t>
      </w:r>
      <w:r w:rsidRPr="00590019">
        <w:t>о</w:t>
      </w:r>
      <w:r w:rsidRPr="00590019">
        <w:t>вание необходимой звуковой и зрительной информации;</w:t>
      </w:r>
    </w:p>
    <w:p w:rsidR="005A7014" w:rsidRPr="00590019" w:rsidRDefault="005A7014" w:rsidP="005C3BF1">
      <w:pPr>
        <w:autoSpaceDE w:val="0"/>
        <w:autoSpaceDN w:val="0"/>
        <w:adjustRightInd w:val="0"/>
        <w:ind w:firstLine="709"/>
        <w:jc w:val="both"/>
      </w:pPr>
      <w:r w:rsidRPr="00590019">
        <w:t>- оказание работниками   помощи инвалидам в преодолении барьеров, м</w:t>
      </w:r>
      <w:r w:rsidRPr="00590019">
        <w:t>е</w:t>
      </w:r>
      <w:r w:rsidRPr="00590019">
        <w:t>шающих пол</w:t>
      </w:r>
      <w:r w:rsidRPr="00590019">
        <w:t>у</w:t>
      </w:r>
      <w:r w:rsidRPr="00590019">
        <w:t>чению ими услуг наравне с другими лицами;</w:t>
      </w:r>
    </w:p>
    <w:p w:rsidR="005A7014" w:rsidRPr="00590019" w:rsidRDefault="005A7014" w:rsidP="005C3BF1">
      <w:pPr>
        <w:widowControl w:val="0"/>
        <w:autoSpaceDE w:val="0"/>
        <w:autoSpaceDN w:val="0"/>
        <w:adjustRightInd w:val="0"/>
        <w:ind w:firstLine="709"/>
        <w:jc w:val="both"/>
      </w:pPr>
      <w:r w:rsidRPr="00590019">
        <w:t>- оборудование соответствующими информационными указателями пути следования от остановок общественного транспорта до места предоставления м</w:t>
      </w:r>
      <w:r w:rsidRPr="00590019">
        <w:t>у</w:t>
      </w:r>
      <w:r w:rsidRPr="00590019">
        <w:t>ниципал</w:t>
      </w:r>
      <w:r w:rsidRPr="00590019">
        <w:t>ь</w:t>
      </w:r>
      <w:r w:rsidRPr="00590019">
        <w:t>ной услуги;</w:t>
      </w:r>
    </w:p>
    <w:p w:rsidR="005A7014" w:rsidRPr="00590019" w:rsidRDefault="005A7014" w:rsidP="005C3BF1">
      <w:pPr>
        <w:widowControl w:val="0"/>
        <w:autoSpaceDE w:val="0"/>
        <w:autoSpaceDN w:val="0"/>
        <w:adjustRightInd w:val="0"/>
        <w:ind w:firstLine="709"/>
        <w:jc w:val="both"/>
      </w:pPr>
      <w:r w:rsidRPr="00590019">
        <w:t>- размещение присутственных мест на нижних этажах зданий (строений) для удобства заявителей;</w:t>
      </w:r>
    </w:p>
    <w:p w:rsidR="005A7014" w:rsidRPr="00590019" w:rsidRDefault="005A7014" w:rsidP="00B40727">
      <w:pPr>
        <w:widowControl w:val="0"/>
        <w:autoSpaceDE w:val="0"/>
        <w:autoSpaceDN w:val="0"/>
        <w:adjustRightInd w:val="0"/>
        <w:ind w:firstLine="709"/>
        <w:jc w:val="both"/>
      </w:pPr>
      <w:r w:rsidRPr="00590019">
        <w:t>- 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</w:t>
      </w:r>
      <w:r w:rsidRPr="00590019">
        <w:t>е</w:t>
      </w:r>
      <w:r w:rsidRPr="00590019">
        <w:t>гающей к месту предоставления муниципальной услуги.</w:t>
      </w:r>
    </w:p>
    <w:p w:rsidR="005A7014" w:rsidRPr="00590019" w:rsidRDefault="005A7014" w:rsidP="00F6503D">
      <w:pPr>
        <w:numPr>
          <w:ilvl w:val="1"/>
          <w:numId w:val="3"/>
        </w:numPr>
        <w:tabs>
          <w:tab w:val="clear" w:pos="1000"/>
          <w:tab w:val="num" w:pos="0"/>
        </w:tabs>
        <w:ind w:left="0" w:firstLine="568"/>
        <w:jc w:val="both"/>
      </w:pPr>
      <w:r w:rsidRPr="00590019">
        <w:rPr>
          <w:color w:val="auto"/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</w:t>
      </w:r>
      <w:r w:rsidRPr="00590019">
        <w:rPr>
          <w:color w:val="auto"/>
          <w:shd w:val="clear" w:color="auto" w:fill="FFFFFF"/>
        </w:rPr>
        <w:t>у</w:t>
      </w:r>
      <w:r w:rsidRPr="00590019">
        <w:rPr>
          <w:color w:val="auto"/>
          <w:shd w:val="clear" w:color="auto" w:fill="FFFFFF"/>
        </w:rPr>
        <w:t>мента, являющегося результ</w:t>
      </w:r>
      <w:r w:rsidRPr="00590019">
        <w:rPr>
          <w:color w:val="auto"/>
          <w:shd w:val="clear" w:color="auto" w:fill="FFFFFF"/>
        </w:rPr>
        <w:t>а</w:t>
      </w:r>
      <w:r w:rsidRPr="00590019">
        <w:rPr>
          <w:color w:val="auto"/>
          <w:shd w:val="clear" w:color="auto" w:fill="FFFFFF"/>
        </w:rPr>
        <w:t>том предоставления муниципальной услуги могут осуществляться   специалистами МФЦ по принципу экстерриториальности,</w:t>
      </w:r>
      <w:r w:rsidRPr="00590019">
        <w:rPr>
          <w:rStyle w:val="apple-converted-space"/>
          <w:color w:val="auto"/>
          <w:shd w:val="clear" w:color="auto" w:fill="FFFFFF"/>
        </w:rPr>
        <w:t> </w:t>
      </w:r>
      <w:r w:rsidRPr="00590019">
        <w:rPr>
          <w:color w:val="auto"/>
          <w:shd w:val="clear" w:color="auto" w:fill="FFFFFF"/>
        </w:rPr>
        <w:t>в с</w:t>
      </w:r>
      <w:r w:rsidRPr="00590019">
        <w:rPr>
          <w:color w:val="auto"/>
          <w:shd w:val="clear" w:color="auto" w:fill="FFFFFF"/>
        </w:rPr>
        <w:t>о</w:t>
      </w:r>
      <w:r w:rsidRPr="00590019">
        <w:rPr>
          <w:color w:val="auto"/>
          <w:shd w:val="clear" w:color="auto" w:fill="FFFFFF"/>
        </w:rPr>
        <w:t>ответствии с которым</w:t>
      </w:r>
      <w:r w:rsidRPr="00590019">
        <w:rPr>
          <w:rStyle w:val="apple-converted-space"/>
          <w:color w:val="auto"/>
          <w:shd w:val="clear" w:color="auto" w:fill="FFFFFF"/>
        </w:rPr>
        <w:t> </w:t>
      </w:r>
      <w:r w:rsidRPr="00590019">
        <w:rPr>
          <w:color w:val="auto"/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</w:t>
      </w:r>
      <w:r w:rsidRPr="00590019">
        <w:rPr>
          <w:color w:val="auto"/>
          <w:shd w:val="clear" w:color="auto" w:fill="FFFFFF"/>
        </w:rPr>
        <w:t>б</w:t>
      </w:r>
      <w:r w:rsidRPr="00590019">
        <w:rPr>
          <w:color w:val="auto"/>
          <w:shd w:val="clear" w:color="auto" w:fill="FFFFFF"/>
        </w:rPr>
        <w:t>ласти</w:t>
      </w:r>
      <w:r w:rsidRPr="00590019">
        <w:rPr>
          <w:color w:val="auto"/>
        </w:rPr>
        <w:t>.</w:t>
      </w:r>
      <w:r w:rsidRPr="00590019">
        <w:rPr>
          <w:color w:val="auto"/>
          <w:shd w:val="clear" w:color="auto" w:fill="FFFFFF"/>
        </w:rPr>
        <w:t xml:space="preserve"> Организация предоставления муниципальной услуги на базе МФЦ осущ</w:t>
      </w:r>
      <w:r w:rsidRPr="00590019">
        <w:rPr>
          <w:color w:val="auto"/>
          <w:shd w:val="clear" w:color="auto" w:fill="FFFFFF"/>
        </w:rPr>
        <w:t>е</w:t>
      </w:r>
      <w:r w:rsidRPr="00590019">
        <w:rPr>
          <w:color w:val="auto"/>
          <w:shd w:val="clear" w:color="auto" w:fill="FFFFFF"/>
        </w:rPr>
        <w:t>ствляется в соответствии с соглашением о взаимодействии между Администрац</w:t>
      </w:r>
      <w:r w:rsidRPr="00590019">
        <w:rPr>
          <w:color w:val="auto"/>
          <w:shd w:val="clear" w:color="auto" w:fill="FFFFFF"/>
        </w:rPr>
        <w:t>и</w:t>
      </w:r>
      <w:r w:rsidRPr="00590019">
        <w:rPr>
          <w:color w:val="auto"/>
          <w:shd w:val="clear" w:color="auto" w:fill="FFFFFF"/>
        </w:rPr>
        <w:t>ей и МФЦ, з</w:t>
      </w:r>
      <w:r w:rsidRPr="00590019">
        <w:rPr>
          <w:color w:val="auto"/>
          <w:shd w:val="clear" w:color="auto" w:fill="FFFFFF"/>
        </w:rPr>
        <w:t>а</w:t>
      </w:r>
      <w:r w:rsidRPr="00590019">
        <w:rPr>
          <w:color w:val="auto"/>
          <w:shd w:val="clear" w:color="auto" w:fill="FFFFFF"/>
        </w:rPr>
        <w:t>ключенным в установленном порядке</w:t>
      </w:r>
      <w:r w:rsidRPr="00590019">
        <w:t xml:space="preserve">. </w:t>
      </w:r>
    </w:p>
    <w:p w:rsidR="005A7014" w:rsidRPr="00590019" w:rsidRDefault="005A7014" w:rsidP="00F6503D">
      <w:pPr>
        <w:jc w:val="both"/>
      </w:pPr>
    </w:p>
    <w:p w:rsidR="005A7014" w:rsidRPr="00590019" w:rsidRDefault="005A7014" w:rsidP="00F12EA8">
      <w:pPr>
        <w:numPr>
          <w:ilvl w:val="0"/>
          <w:numId w:val="3"/>
        </w:numPr>
        <w:jc w:val="center"/>
        <w:rPr>
          <w:b/>
        </w:rPr>
      </w:pPr>
      <w:r w:rsidRPr="00590019">
        <w:rPr>
          <w:b/>
        </w:rPr>
        <w:t>Состав, последовательность и сроки выполнения административных пр</w:t>
      </w:r>
      <w:r w:rsidRPr="00590019">
        <w:rPr>
          <w:b/>
        </w:rPr>
        <w:t>о</w:t>
      </w:r>
      <w:r w:rsidRPr="00590019">
        <w:rPr>
          <w:b/>
        </w:rPr>
        <w:t>цедур (действий), требования к порядку их выполнения, в том числе ос</w:t>
      </w:r>
      <w:r w:rsidRPr="00590019">
        <w:rPr>
          <w:b/>
        </w:rPr>
        <w:t>о</w:t>
      </w:r>
      <w:r w:rsidRPr="00590019">
        <w:rPr>
          <w:b/>
        </w:rPr>
        <w:t>бенности выполнения административных процедур (действий) в эле</w:t>
      </w:r>
      <w:r w:rsidRPr="00590019">
        <w:rPr>
          <w:b/>
        </w:rPr>
        <w:t>к</w:t>
      </w:r>
      <w:r w:rsidRPr="00590019">
        <w:rPr>
          <w:b/>
        </w:rPr>
        <w:t>тронной фо</w:t>
      </w:r>
      <w:r w:rsidRPr="00590019">
        <w:rPr>
          <w:b/>
        </w:rPr>
        <w:t>р</w:t>
      </w:r>
      <w:r w:rsidRPr="00590019">
        <w:rPr>
          <w:b/>
        </w:rPr>
        <w:t>ме</w:t>
      </w:r>
    </w:p>
    <w:p w:rsidR="005A7014" w:rsidRPr="00590019" w:rsidRDefault="005A7014">
      <w:pPr>
        <w:jc w:val="center"/>
      </w:pPr>
    </w:p>
    <w:p w:rsidR="005A7014" w:rsidRPr="00590019" w:rsidRDefault="005A7014" w:rsidP="00F6503D">
      <w:pPr>
        <w:numPr>
          <w:ilvl w:val="1"/>
          <w:numId w:val="3"/>
        </w:numPr>
        <w:tabs>
          <w:tab w:val="clear" w:pos="1000"/>
          <w:tab w:val="num" w:pos="0"/>
        </w:tabs>
        <w:ind w:left="0" w:firstLine="567"/>
        <w:jc w:val="both"/>
      </w:pPr>
      <w:r w:rsidRPr="00590019">
        <w:t>Предоставление муниципальной услуги состоит из следующей посл</w:t>
      </w:r>
      <w:r w:rsidRPr="00590019">
        <w:t>е</w:t>
      </w:r>
      <w:r w:rsidRPr="00590019">
        <w:t>довательн</w:t>
      </w:r>
      <w:r w:rsidRPr="00590019">
        <w:t>о</w:t>
      </w:r>
      <w:r w:rsidRPr="00590019">
        <w:t>сти административных процедур:</w:t>
      </w:r>
    </w:p>
    <w:p w:rsidR="005A7014" w:rsidRPr="00590019" w:rsidRDefault="005A7014" w:rsidP="00F6503D">
      <w:pPr>
        <w:tabs>
          <w:tab w:val="num" w:pos="0"/>
        </w:tabs>
        <w:autoSpaceDE w:val="0"/>
        <w:autoSpaceDN w:val="0"/>
        <w:adjustRightInd w:val="0"/>
        <w:ind w:firstLine="567"/>
        <w:jc w:val="both"/>
        <w:outlineLvl w:val="1"/>
      </w:pPr>
      <w:r w:rsidRPr="00590019">
        <w:t>- Прием заявления и документов на получение муниципальной услуги;</w:t>
      </w:r>
    </w:p>
    <w:p w:rsidR="005A7014" w:rsidRPr="00590019" w:rsidRDefault="005A7014" w:rsidP="00F6503D">
      <w:pPr>
        <w:tabs>
          <w:tab w:val="num" w:pos="0"/>
        </w:tabs>
        <w:autoSpaceDE w:val="0"/>
        <w:autoSpaceDN w:val="0"/>
        <w:adjustRightInd w:val="0"/>
        <w:ind w:firstLine="567"/>
        <w:jc w:val="both"/>
        <w:outlineLvl w:val="1"/>
      </w:pPr>
      <w:r w:rsidRPr="00590019">
        <w:t>- Проверка документов на установление наличия права на получение мун</w:t>
      </w:r>
      <w:r w:rsidRPr="00590019">
        <w:t>и</w:t>
      </w:r>
      <w:r w:rsidRPr="00590019">
        <w:t>ципальной у</w:t>
      </w:r>
      <w:r w:rsidRPr="00590019">
        <w:t>с</w:t>
      </w:r>
      <w:r w:rsidRPr="00590019">
        <w:t>луги;</w:t>
      </w:r>
    </w:p>
    <w:p w:rsidR="005A7014" w:rsidRPr="00590019" w:rsidRDefault="005A7014" w:rsidP="00F6503D">
      <w:pPr>
        <w:pStyle w:val="ConsPlusNormal0"/>
        <w:tabs>
          <w:tab w:val="num" w:pos="0"/>
          <w:tab w:val="left" w:pos="5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- Принятие решения о предоставлении или об отказе в предоставлении мун</w:t>
      </w:r>
      <w:r w:rsidRPr="00590019">
        <w:rPr>
          <w:rFonts w:ascii="Times New Roman" w:hAnsi="Times New Roman" w:cs="Times New Roman"/>
          <w:sz w:val="28"/>
          <w:szCs w:val="28"/>
        </w:rPr>
        <w:t>и</w:t>
      </w:r>
      <w:r w:rsidRPr="00590019">
        <w:rPr>
          <w:rFonts w:ascii="Times New Roman" w:hAnsi="Times New Roman" w:cs="Times New Roman"/>
          <w:sz w:val="28"/>
          <w:szCs w:val="28"/>
        </w:rPr>
        <w:t>ципальной услуги, выдача заявителю итогового документа, подтверждающего решение.</w:t>
      </w:r>
    </w:p>
    <w:p w:rsidR="005A7014" w:rsidRPr="00590019" w:rsidRDefault="005A7014" w:rsidP="00F6503D">
      <w:pPr>
        <w:ind w:firstLine="567"/>
        <w:jc w:val="both"/>
        <w:rPr>
          <w:color w:val="auto"/>
        </w:rPr>
      </w:pPr>
      <w:r w:rsidRPr="00590019">
        <w:rPr>
          <w:color w:val="auto"/>
        </w:rPr>
        <w:t>Блок-схема последовательности административных действий при предоста</w:t>
      </w:r>
      <w:r w:rsidRPr="00590019">
        <w:rPr>
          <w:color w:val="auto"/>
        </w:rPr>
        <w:t>в</w:t>
      </w:r>
      <w:r w:rsidRPr="00590019">
        <w:rPr>
          <w:color w:val="auto"/>
        </w:rPr>
        <w:t>лении муниципальной услуги приведена в приложении №2 к настоящему админ</w:t>
      </w:r>
      <w:r w:rsidRPr="00590019">
        <w:rPr>
          <w:color w:val="auto"/>
        </w:rPr>
        <w:t>и</w:t>
      </w:r>
      <w:r w:rsidRPr="00590019">
        <w:rPr>
          <w:color w:val="auto"/>
        </w:rPr>
        <w:t>стративному регламенту</w:t>
      </w:r>
      <w:r>
        <w:rPr>
          <w:color w:val="auto"/>
        </w:rPr>
        <w:t>.</w:t>
      </w:r>
    </w:p>
    <w:p w:rsidR="005A7014" w:rsidRPr="00590019" w:rsidRDefault="005A7014" w:rsidP="00F6503D">
      <w:pPr>
        <w:numPr>
          <w:ilvl w:val="1"/>
          <w:numId w:val="3"/>
        </w:numPr>
        <w:tabs>
          <w:tab w:val="clear" w:pos="1000"/>
          <w:tab w:val="num" w:pos="0"/>
        </w:tabs>
        <w:ind w:left="0" w:firstLine="567"/>
        <w:jc w:val="both"/>
        <w:rPr>
          <w:color w:val="auto"/>
        </w:rPr>
      </w:pPr>
      <w:r w:rsidRPr="00590019">
        <w:t xml:space="preserve">Сотрудником администрации самостоятельно истребуются </w:t>
      </w:r>
      <w:r w:rsidRPr="00590019">
        <w:rPr>
          <w:color w:val="auto"/>
        </w:rPr>
        <w:t>по кан</w:t>
      </w:r>
      <w:r w:rsidRPr="00590019">
        <w:rPr>
          <w:color w:val="auto"/>
        </w:rPr>
        <w:t>а</w:t>
      </w:r>
      <w:r w:rsidRPr="00590019">
        <w:rPr>
          <w:color w:val="auto"/>
        </w:rPr>
        <w:t>лам межв</w:t>
      </w:r>
      <w:r w:rsidRPr="00590019">
        <w:rPr>
          <w:color w:val="auto"/>
        </w:rPr>
        <w:t>е</w:t>
      </w:r>
      <w:r w:rsidRPr="00590019">
        <w:rPr>
          <w:color w:val="auto"/>
        </w:rPr>
        <w:t>домственного взаимодействия:</w:t>
      </w:r>
    </w:p>
    <w:p w:rsidR="005A7014" w:rsidRPr="00590019" w:rsidRDefault="005A7014" w:rsidP="00F6503D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590019">
        <w:rPr>
          <w:iCs/>
          <w:sz w:val="28"/>
          <w:szCs w:val="28"/>
        </w:rPr>
        <w:t>- выписка из ЕГРЮЛ (для юридического лица; запрашивается в Управлении Фед</w:t>
      </w:r>
      <w:r w:rsidRPr="00590019">
        <w:rPr>
          <w:iCs/>
          <w:sz w:val="28"/>
          <w:szCs w:val="28"/>
        </w:rPr>
        <w:t>е</w:t>
      </w:r>
      <w:r w:rsidRPr="00590019">
        <w:rPr>
          <w:iCs/>
          <w:sz w:val="28"/>
          <w:szCs w:val="28"/>
        </w:rPr>
        <w:t>ральной налоговой службы по Новосибирской области);</w:t>
      </w:r>
    </w:p>
    <w:p w:rsidR="005A7014" w:rsidRPr="00590019" w:rsidRDefault="005A7014" w:rsidP="00F6503D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590019">
        <w:rPr>
          <w:iCs/>
          <w:sz w:val="28"/>
          <w:szCs w:val="28"/>
        </w:rPr>
        <w:t>- выписка из ЕГРИП (для индивидуального предпринимателя; запрашивается в Управл</w:t>
      </w:r>
      <w:r w:rsidRPr="00590019">
        <w:rPr>
          <w:iCs/>
          <w:sz w:val="28"/>
          <w:szCs w:val="28"/>
        </w:rPr>
        <w:t>е</w:t>
      </w:r>
      <w:r w:rsidRPr="00590019">
        <w:rPr>
          <w:iCs/>
          <w:sz w:val="28"/>
          <w:szCs w:val="28"/>
        </w:rPr>
        <w:t>нии Федеральной налоговой службы по Новосибирской области).</w:t>
      </w:r>
    </w:p>
    <w:p w:rsidR="005A7014" w:rsidRPr="00590019" w:rsidRDefault="005A7014" w:rsidP="00F6503D">
      <w:pPr>
        <w:autoSpaceDE w:val="0"/>
        <w:autoSpaceDN w:val="0"/>
        <w:adjustRightInd w:val="0"/>
        <w:ind w:firstLine="567"/>
        <w:jc w:val="both"/>
        <w:outlineLvl w:val="1"/>
      </w:pPr>
      <w:r w:rsidRPr="00590019">
        <w:t>3.3. Прием заявления и документов на получение муниципальной услуги.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3.3.1. Основанием для начала административной процедуры по приему  зая</w:t>
      </w:r>
      <w:r w:rsidRPr="00590019">
        <w:rPr>
          <w:rFonts w:ascii="Times New Roman" w:hAnsi="Times New Roman" w:cs="Times New Roman"/>
          <w:sz w:val="28"/>
          <w:szCs w:val="28"/>
        </w:rPr>
        <w:t>в</w:t>
      </w:r>
      <w:r w:rsidRPr="00590019">
        <w:rPr>
          <w:rFonts w:ascii="Times New Roman" w:hAnsi="Times New Roman" w:cs="Times New Roman"/>
          <w:sz w:val="28"/>
          <w:szCs w:val="28"/>
        </w:rPr>
        <w:t>ления и документов на получение муниципальной услуги является подача пис</w:t>
      </w:r>
      <w:r w:rsidRPr="00590019">
        <w:rPr>
          <w:rFonts w:ascii="Times New Roman" w:hAnsi="Times New Roman" w:cs="Times New Roman"/>
          <w:sz w:val="28"/>
          <w:szCs w:val="28"/>
        </w:rPr>
        <w:t>ь</w:t>
      </w:r>
      <w:r w:rsidRPr="00590019">
        <w:rPr>
          <w:rFonts w:ascii="Times New Roman" w:hAnsi="Times New Roman" w:cs="Times New Roman"/>
          <w:sz w:val="28"/>
          <w:szCs w:val="28"/>
        </w:rPr>
        <w:t>менного заявления с док</w:t>
      </w:r>
      <w:r w:rsidRPr="00590019">
        <w:rPr>
          <w:rFonts w:ascii="Times New Roman" w:hAnsi="Times New Roman" w:cs="Times New Roman"/>
          <w:sz w:val="28"/>
          <w:szCs w:val="28"/>
        </w:rPr>
        <w:t>у</w:t>
      </w:r>
      <w:r w:rsidRPr="00590019">
        <w:rPr>
          <w:rFonts w:ascii="Times New Roman" w:hAnsi="Times New Roman" w:cs="Times New Roman"/>
          <w:sz w:val="28"/>
          <w:szCs w:val="28"/>
        </w:rPr>
        <w:t>ментами, необходимыми для получения муниципальной услуги в А</w:t>
      </w:r>
      <w:r w:rsidRPr="00590019">
        <w:rPr>
          <w:rFonts w:ascii="Times New Roman" w:hAnsi="Times New Roman" w:cs="Times New Roman"/>
          <w:sz w:val="28"/>
          <w:szCs w:val="28"/>
        </w:rPr>
        <w:t>д</w:t>
      </w:r>
      <w:r w:rsidRPr="00590019">
        <w:rPr>
          <w:rFonts w:ascii="Times New Roman" w:hAnsi="Times New Roman" w:cs="Times New Roman"/>
          <w:sz w:val="28"/>
          <w:szCs w:val="28"/>
        </w:rPr>
        <w:t>министрацию.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3.3.2. Специалист (далее – специалист по приему заявления):</w:t>
      </w:r>
    </w:p>
    <w:p w:rsidR="005A7014" w:rsidRPr="00590019" w:rsidRDefault="005A7014" w:rsidP="00F6503D">
      <w:pPr>
        <w:autoSpaceDE w:val="0"/>
        <w:autoSpaceDN w:val="0"/>
        <w:adjustRightInd w:val="0"/>
        <w:ind w:left="-57" w:firstLine="624"/>
        <w:jc w:val="both"/>
      </w:pPr>
      <w:r w:rsidRPr="00590019">
        <w:t>устанавливает предмет обращения, личность заявителя, полномочия предст</w:t>
      </w:r>
      <w:r w:rsidRPr="00590019">
        <w:t>а</w:t>
      </w:r>
      <w:r w:rsidRPr="00590019">
        <w:t>вителя заяв</w:t>
      </w:r>
      <w:r w:rsidRPr="00590019">
        <w:t>и</w:t>
      </w:r>
      <w:r w:rsidRPr="00590019">
        <w:t>теля;</w:t>
      </w:r>
    </w:p>
    <w:p w:rsidR="005A7014" w:rsidRPr="00590019" w:rsidRDefault="005A7014" w:rsidP="00F6503D">
      <w:pPr>
        <w:autoSpaceDE w:val="0"/>
        <w:autoSpaceDN w:val="0"/>
        <w:adjustRightInd w:val="0"/>
        <w:ind w:left="-57" w:firstLine="624"/>
        <w:jc w:val="both"/>
      </w:pPr>
      <w:r w:rsidRPr="00590019">
        <w:t>проверяет наличие всех необходимых документов и проверяет соответствие представле</w:t>
      </w:r>
      <w:r w:rsidRPr="00590019">
        <w:t>н</w:t>
      </w:r>
      <w:r w:rsidRPr="00590019">
        <w:t>ных документов следующим требованиям:</w:t>
      </w:r>
    </w:p>
    <w:p w:rsidR="005A7014" w:rsidRPr="00590019" w:rsidRDefault="005A7014" w:rsidP="00F6503D">
      <w:pPr>
        <w:autoSpaceDE w:val="0"/>
        <w:autoSpaceDN w:val="0"/>
        <w:adjustRightInd w:val="0"/>
        <w:ind w:left="-57" w:firstLine="624"/>
        <w:jc w:val="both"/>
      </w:pPr>
      <w:r w:rsidRPr="00590019">
        <w:t>документы в установленных законодательством случаях нотариально уд</w:t>
      </w:r>
      <w:r w:rsidRPr="00590019">
        <w:t>о</w:t>
      </w:r>
      <w:r w:rsidRPr="00590019">
        <w:t>стоверены, скреплены печатями, имеют надлежащие подписи сторон или опред</w:t>
      </w:r>
      <w:r w:rsidRPr="00590019">
        <w:t>е</w:t>
      </w:r>
      <w:r w:rsidRPr="00590019">
        <w:t>ленных з</w:t>
      </w:r>
      <w:r w:rsidRPr="00590019">
        <w:t>а</w:t>
      </w:r>
      <w:r w:rsidRPr="00590019">
        <w:t>конодательством должностных лиц;</w:t>
      </w:r>
    </w:p>
    <w:p w:rsidR="005A7014" w:rsidRPr="00590019" w:rsidRDefault="005A7014" w:rsidP="00F6503D">
      <w:pPr>
        <w:autoSpaceDE w:val="0"/>
        <w:autoSpaceDN w:val="0"/>
        <w:adjustRightInd w:val="0"/>
        <w:ind w:left="-57" w:firstLine="624"/>
        <w:jc w:val="both"/>
      </w:pPr>
      <w:r w:rsidRPr="00590019">
        <w:t>фамилии, имена и отчества заявителей, адреса регистрации написаны полн</w:t>
      </w:r>
      <w:r w:rsidRPr="00590019">
        <w:t>о</w:t>
      </w:r>
      <w:r w:rsidRPr="00590019">
        <w:t>стью;</w:t>
      </w:r>
    </w:p>
    <w:p w:rsidR="005A7014" w:rsidRPr="00590019" w:rsidRDefault="005A7014" w:rsidP="00F6503D">
      <w:pPr>
        <w:autoSpaceDE w:val="0"/>
        <w:autoSpaceDN w:val="0"/>
        <w:adjustRightInd w:val="0"/>
        <w:ind w:left="-57" w:firstLine="624"/>
        <w:jc w:val="both"/>
      </w:pPr>
      <w:r w:rsidRPr="00590019">
        <w:t>в документах нет подчисток, приписок, зачеркнутых слов и иных неогов</w:t>
      </w:r>
      <w:r w:rsidRPr="00590019">
        <w:t>о</w:t>
      </w:r>
      <w:r w:rsidRPr="00590019">
        <w:t>ренных испра</w:t>
      </w:r>
      <w:r w:rsidRPr="00590019">
        <w:t>в</w:t>
      </w:r>
      <w:r w:rsidRPr="00590019">
        <w:t>лений;</w:t>
      </w:r>
    </w:p>
    <w:p w:rsidR="005A7014" w:rsidRPr="00590019" w:rsidRDefault="005A7014" w:rsidP="00F6503D">
      <w:pPr>
        <w:autoSpaceDE w:val="0"/>
        <w:autoSpaceDN w:val="0"/>
        <w:adjustRightInd w:val="0"/>
        <w:ind w:left="-57" w:firstLine="624"/>
        <w:jc w:val="both"/>
      </w:pPr>
      <w:r w:rsidRPr="00590019">
        <w:t>документы не имеют серьезных повреждений, наличие которых не позволяет о</w:t>
      </w:r>
      <w:r w:rsidRPr="00590019">
        <w:t>д</w:t>
      </w:r>
      <w:r w:rsidRPr="00590019">
        <w:t>нозначно истолковать их содержание;</w:t>
      </w:r>
    </w:p>
    <w:p w:rsidR="005A7014" w:rsidRPr="00590019" w:rsidRDefault="005A7014" w:rsidP="00F6503D">
      <w:pPr>
        <w:autoSpaceDE w:val="0"/>
        <w:autoSpaceDN w:val="0"/>
        <w:adjustRightInd w:val="0"/>
        <w:ind w:left="-57" w:firstLine="624"/>
        <w:jc w:val="both"/>
      </w:pPr>
      <w:r w:rsidRPr="00590019">
        <w:t>пакет представленных документов полностью укомплектован.</w:t>
      </w:r>
    </w:p>
    <w:p w:rsidR="005A7014" w:rsidRPr="00590019" w:rsidRDefault="005A7014" w:rsidP="00F6503D">
      <w:pPr>
        <w:tabs>
          <w:tab w:val="left" w:pos="0"/>
        </w:tabs>
        <w:ind w:firstLine="567"/>
        <w:jc w:val="both"/>
      </w:pPr>
      <w:r w:rsidRPr="00590019">
        <w:t>3.3.3. При отсутствии необходимых документов, несоответствия предста</w:t>
      </w:r>
      <w:r w:rsidRPr="00590019">
        <w:t>в</w:t>
      </w:r>
      <w:r w:rsidRPr="00590019">
        <w:t>ленных документов установленным требованиям, специалист по приему заявл</w:t>
      </w:r>
      <w:r w:rsidRPr="00590019">
        <w:t>е</w:t>
      </w:r>
      <w:r w:rsidRPr="00590019">
        <w:t>ния устно уведомляет заяв</w:t>
      </w:r>
      <w:r w:rsidRPr="00590019">
        <w:t>и</w:t>
      </w:r>
      <w:r w:rsidRPr="00590019">
        <w:t>теля о наличии препятствий для рассмотрения вопроса о предоставлении муниципальной услуги, объясняет заявителю содержание выя</w:t>
      </w:r>
      <w:r w:rsidRPr="00590019">
        <w:t>в</w:t>
      </w:r>
      <w:r w:rsidRPr="00590019">
        <w:t>ленных недостатков в представленных документах и меры по их устранению, во</w:t>
      </w:r>
      <w:r w:rsidRPr="00590019">
        <w:t>з</w:t>
      </w:r>
      <w:r w:rsidRPr="00590019">
        <w:t>вращает документы заяв</w:t>
      </w:r>
      <w:r w:rsidRPr="00590019">
        <w:t>и</w:t>
      </w:r>
      <w:r w:rsidRPr="00590019">
        <w:t>телю.</w:t>
      </w:r>
    </w:p>
    <w:p w:rsidR="005A7014" w:rsidRPr="00590019" w:rsidRDefault="005A7014" w:rsidP="00F6503D">
      <w:pPr>
        <w:tabs>
          <w:tab w:val="left" w:pos="0"/>
        </w:tabs>
        <w:ind w:firstLine="567"/>
        <w:jc w:val="both"/>
      </w:pPr>
      <w:r w:rsidRPr="00590019">
        <w:t>Если недостатки, препятствующие приему документов, допустимо устранить в х</w:t>
      </w:r>
      <w:r w:rsidRPr="00590019">
        <w:t>о</w:t>
      </w:r>
      <w:r w:rsidRPr="00590019">
        <w:t>де приема, они устраняются незамедлительно.</w:t>
      </w:r>
    </w:p>
    <w:p w:rsidR="005A7014" w:rsidRPr="00590019" w:rsidRDefault="005A7014" w:rsidP="00F6503D">
      <w:pPr>
        <w:autoSpaceDE w:val="0"/>
        <w:autoSpaceDN w:val="0"/>
        <w:adjustRightInd w:val="0"/>
        <w:ind w:firstLine="567"/>
        <w:jc w:val="both"/>
      </w:pPr>
      <w:r w:rsidRPr="00590019">
        <w:t>3.3.4. Специалист, ответственный за прием документов, сверяет подлинники и копии д</w:t>
      </w:r>
      <w:r w:rsidRPr="00590019">
        <w:t>о</w:t>
      </w:r>
      <w:r w:rsidRPr="00590019">
        <w:t>кументов, предоставленных заявителем.</w:t>
      </w:r>
    </w:p>
    <w:p w:rsidR="005A7014" w:rsidRPr="00590019" w:rsidRDefault="005A7014" w:rsidP="00F6503D">
      <w:pPr>
        <w:pStyle w:val="BodyTextIndent2"/>
        <w:autoSpaceDE/>
        <w:autoSpaceDN/>
        <w:adjustRightInd/>
        <w:ind w:firstLine="567"/>
      </w:pPr>
      <w:r w:rsidRPr="00590019">
        <w:t>Специалист, ответственный за прием документов, производит расчет задо</w:t>
      </w:r>
      <w:r w:rsidRPr="00590019">
        <w:t>л</w:t>
      </w:r>
      <w:r w:rsidRPr="00590019">
        <w:t>женности по арендной плате (осуществляется специалистом управления при приеме заявления), подтверждающий отсутствие задолженности по арендной пл</w:t>
      </w:r>
      <w:r w:rsidRPr="00590019">
        <w:t>а</w:t>
      </w:r>
      <w:r w:rsidRPr="00590019">
        <w:t>те (в случае, если раньше заключался договор аренды муниципального имущес</w:t>
      </w:r>
      <w:r w:rsidRPr="00590019">
        <w:t>т</w:t>
      </w:r>
      <w:r w:rsidRPr="00590019">
        <w:t>ва), и запрашивает у уполномоченного оценщика опр</w:t>
      </w:r>
      <w:r w:rsidRPr="00590019">
        <w:t>е</w:t>
      </w:r>
      <w:r w:rsidRPr="00590019">
        <w:t>деление по состоянию на дату подачи заявки рыно</w:t>
      </w:r>
      <w:r w:rsidRPr="00590019">
        <w:t>ч</w:t>
      </w:r>
      <w:r w:rsidRPr="00590019">
        <w:t>ной восстановительной стоимости 1 кв. м., сдаваемого в аренду объекта.</w:t>
      </w:r>
    </w:p>
    <w:p w:rsidR="005A7014" w:rsidRPr="00590019" w:rsidRDefault="005A7014" w:rsidP="00F6503D">
      <w:pPr>
        <w:ind w:firstLine="567"/>
        <w:jc w:val="both"/>
      </w:pPr>
      <w:r w:rsidRPr="00590019">
        <w:t>3.3.5. Специалист, ответственный за прием документов, вносит запись в жу</w:t>
      </w:r>
      <w:r w:rsidRPr="00590019">
        <w:t>р</w:t>
      </w:r>
      <w:r w:rsidRPr="00590019">
        <w:t>нал регистрации заявлений о предоставлении муниципальной услуги и регистр</w:t>
      </w:r>
      <w:r w:rsidRPr="00590019">
        <w:t>и</w:t>
      </w:r>
      <w:r w:rsidRPr="00590019">
        <w:t>рует заявление в информ</w:t>
      </w:r>
      <w:r w:rsidRPr="00590019">
        <w:t>а</w:t>
      </w:r>
      <w:r w:rsidRPr="00590019">
        <w:t>ционной базе данных управления.</w:t>
      </w:r>
    </w:p>
    <w:p w:rsidR="005A7014" w:rsidRPr="00590019" w:rsidRDefault="005A7014" w:rsidP="00F6503D">
      <w:pPr>
        <w:autoSpaceDE w:val="0"/>
        <w:autoSpaceDN w:val="0"/>
        <w:adjustRightInd w:val="0"/>
        <w:ind w:firstLine="567"/>
        <w:jc w:val="both"/>
      </w:pPr>
      <w:r w:rsidRPr="00590019">
        <w:t>3.3.6. Результатом выполнения административной процедуры является прием д</w:t>
      </w:r>
      <w:r w:rsidRPr="00590019">
        <w:t>о</w:t>
      </w:r>
      <w:r w:rsidRPr="00590019">
        <w:t>кументов заявителя на получение муниципальной услуги.</w:t>
      </w:r>
    </w:p>
    <w:p w:rsidR="005A7014" w:rsidRPr="00590019" w:rsidRDefault="005A7014" w:rsidP="00F6503D">
      <w:pPr>
        <w:autoSpaceDE w:val="0"/>
        <w:autoSpaceDN w:val="0"/>
        <w:adjustRightInd w:val="0"/>
        <w:ind w:firstLine="567"/>
        <w:jc w:val="both"/>
      </w:pPr>
      <w:r w:rsidRPr="00590019">
        <w:t>Максимальная продолжительность административной процедуры не должна превышать 15 минут.</w:t>
      </w:r>
    </w:p>
    <w:p w:rsidR="005A7014" w:rsidRPr="00590019" w:rsidRDefault="005A7014" w:rsidP="00F6503D">
      <w:pPr>
        <w:autoSpaceDE w:val="0"/>
        <w:autoSpaceDN w:val="0"/>
        <w:adjustRightInd w:val="0"/>
        <w:ind w:firstLine="567"/>
        <w:jc w:val="both"/>
      </w:pPr>
      <w:r w:rsidRPr="00590019">
        <w:t>3.5. Проверка документов на установление наличия права на получение м</w:t>
      </w:r>
      <w:r w:rsidRPr="00590019">
        <w:t>у</w:t>
      </w:r>
      <w:r w:rsidRPr="00590019">
        <w:t>ниципальной услуги</w:t>
      </w:r>
    </w:p>
    <w:p w:rsidR="005A7014" w:rsidRPr="00590019" w:rsidRDefault="005A7014" w:rsidP="00F6503D">
      <w:pPr>
        <w:pStyle w:val="ConsPlusNormal0"/>
        <w:tabs>
          <w:tab w:val="left" w:pos="540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3.5.1. Основанием для проверки документов на установление наличия права на получение муниципальной услуги является передача заявления и документов специалисту управления по рассмотрению заявления (далее – специалист по ра</w:t>
      </w:r>
      <w:r w:rsidRPr="00590019">
        <w:rPr>
          <w:rFonts w:ascii="Times New Roman" w:hAnsi="Times New Roman" w:cs="Times New Roman"/>
          <w:sz w:val="28"/>
          <w:szCs w:val="28"/>
        </w:rPr>
        <w:t>с</w:t>
      </w:r>
      <w:r w:rsidRPr="00590019">
        <w:rPr>
          <w:rFonts w:ascii="Times New Roman" w:hAnsi="Times New Roman" w:cs="Times New Roman"/>
          <w:sz w:val="28"/>
          <w:szCs w:val="28"/>
        </w:rPr>
        <w:t>смотрению заявления).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3.5.2. Специалист по рассмотрению заявления проверяет: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полномочия заявителя;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соответствие заявления и документов требованиям, установленным пунктом 2.6 админ</w:t>
      </w:r>
      <w:r w:rsidRPr="00590019">
        <w:rPr>
          <w:rFonts w:ascii="Times New Roman" w:hAnsi="Times New Roman" w:cs="Times New Roman"/>
          <w:sz w:val="28"/>
          <w:szCs w:val="28"/>
        </w:rPr>
        <w:t>и</w:t>
      </w:r>
      <w:r w:rsidRPr="00590019">
        <w:rPr>
          <w:rFonts w:ascii="Times New Roman" w:hAnsi="Times New Roman" w:cs="Times New Roman"/>
          <w:sz w:val="28"/>
          <w:szCs w:val="28"/>
        </w:rPr>
        <w:t>стративного регламента.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3.5.3. Специалист по рассмотрению заявления заносит информацию о резул</w:t>
      </w:r>
      <w:r w:rsidRPr="00590019">
        <w:rPr>
          <w:rFonts w:ascii="Times New Roman" w:hAnsi="Times New Roman" w:cs="Times New Roman"/>
          <w:sz w:val="28"/>
          <w:szCs w:val="28"/>
        </w:rPr>
        <w:t>ь</w:t>
      </w:r>
      <w:r w:rsidRPr="00590019">
        <w:rPr>
          <w:rFonts w:ascii="Times New Roman" w:hAnsi="Times New Roman" w:cs="Times New Roman"/>
          <w:sz w:val="28"/>
          <w:szCs w:val="28"/>
        </w:rPr>
        <w:t>татах ра</w:t>
      </w:r>
      <w:r w:rsidRPr="00590019">
        <w:rPr>
          <w:rFonts w:ascii="Times New Roman" w:hAnsi="Times New Roman" w:cs="Times New Roman"/>
          <w:sz w:val="28"/>
          <w:szCs w:val="28"/>
        </w:rPr>
        <w:t>с</w:t>
      </w:r>
      <w:r w:rsidRPr="00590019">
        <w:rPr>
          <w:rFonts w:ascii="Times New Roman" w:hAnsi="Times New Roman" w:cs="Times New Roman"/>
          <w:sz w:val="28"/>
          <w:szCs w:val="28"/>
        </w:rPr>
        <w:t>смотрения заявления в информационную базу данных управления в день осуществления адм</w:t>
      </w:r>
      <w:r w:rsidRPr="00590019">
        <w:rPr>
          <w:rFonts w:ascii="Times New Roman" w:hAnsi="Times New Roman" w:cs="Times New Roman"/>
          <w:sz w:val="28"/>
          <w:szCs w:val="28"/>
        </w:rPr>
        <w:t>и</w:t>
      </w:r>
      <w:r w:rsidRPr="00590019">
        <w:rPr>
          <w:rFonts w:ascii="Times New Roman" w:hAnsi="Times New Roman" w:cs="Times New Roman"/>
          <w:sz w:val="28"/>
          <w:szCs w:val="28"/>
        </w:rPr>
        <w:t>нистративных действий по рассмотрению заявления.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3.5.4. Результатом выполнения административной процедуры является уст</w:t>
      </w:r>
      <w:r w:rsidRPr="00590019">
        <w:rPr>
          <w:rFonts w:ascii="Times New Roman" w:hAnsi="Times New Roman" w:cs="Times New Roman"/>
          <w:sz w:val="28"/>
          <w:szCs w:val="28"/>
        </w:rPr>
        <w:t>а</w:t>
      </w:r>
      <w:r w:rsidRPr="00590019">
        <w:rPr>
          <w:rFonts w:ascii="Times New Roman" w:hAnsi="Times New Roman" w:cs="Times New Roman"/>
          <w:sz w:val="28"/>
          <w:szCs w:val="28"/>
        </w:rPr>
        <w:t>новление н</w:t>
      </w:r>
      <w:r w:rsidRPr="00590019">
        <w:rPr>
          <w:rFonts w:ascii="Times New Roman" w:hAnsi="Times New Roman" w:cs="Times New Roman"/>
          <w:sz w:val="28"/>
          <w:szCs w:val="28"/>
        </w:rPr>
        <w:t>а</w:t>
      </w:r>
      <w:r w:rsidRPr="00590019">
        <w:rPr>
          <w:rFonts w:ascii="Times New Roman" w:hAnsi="Times New Roman" w:cs="Times New Roman"/>
          <w:sz w:val="28"/>
          <w:szCs w:val="28"/>
        </w:rPr>
        <w:t xml:space="preserve">личия права на получение муниципальной услуги. 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3.5.5. Проверка документов на установление права на получение муниц</w:t>
      </w:r>
      <w:r w:rsidRPr="00590019">
        <w:rPr>
          <w:rFonts w:ascii="Times New Roman" w:hAnsi="Times New Roman" w:cs="Times New Roman"/>
          <w:sz w:val="28"/>
          <w:szCs w:val="28"/>
        </w:rPr>
        <w:t>и</w:t>
      </w:r>
      <w:r w:rsidRPr="00590019">
        <w:rPr>
          <w:rFonts w:ascii="Times New Roman" w:hAnsi="Times New Roman" w:cs="Times New Roman"/>
          <w:sz w:val="28"/>
          <w:szCs w:val="28"/>
        </w:rPr>
        <w:t>пальной услуги осуществляется в течение 5 дней с момента регистрации заявл</w:t>
      </w:r>
      <w:r w:rsidRPr="00590019">
        <w:rPr>
          <w:rFonts w:ascii="Times New Roman" w:hAnsi="Times New Roman" w:cs="Times New Roman"/>
          <w:sz w:val="28"/>
          <w:szCs w:val="28"/>
        </w:rPr>
        <w:t>е</w:t>
      </w:r>
      <w:r w:rsidRPr="00590019">
        <w:rPr>
          <w:rFonts w:ascii="Times New Roman" w:hAnsi="Times New Roman" w:cs="Times New Roman"/>
          <w:sz w:val="28"/>
          <w:szCs w:val="28"/>
        </w:rPr>
        <w:t>ния.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3.6. Принятие решения о предоставлении или об отказе в предоставлении мун</w:t>
      </w:r>
      <w:r w:rsidRPr="00590019">
        <w:rPr>
          <w:rFonts w:ascii="Times New Roman" w:hAnsi="Times New Roman" w:cs="Times New Roman"/>
          <w:sz w:val="28"/>
          <w:szCs w:val="28"/>
        </w:rPr>
        <w:t>и</w:t>
      </w:r>
      <w:r w:rsidRPr="00590019">
        <w:rPr>
          <w:rFonts w:ascii="Times New Roman" w:hAnsi="Times New Roman" w:cs="Times New Roman"/>
          <w:sz w:val="28"/>
          <w:szCs w:val="28"/>
        </w:rPr>
        <w:t>ципальной услуги.</w:t>
      </w:r>
    </w:p>
    <w:p w:rsidR="005A7014" w:rsidRPr="00590019" w:rsidRDefault="005A7014" w:rsidP="00F6503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3.6.1. В случае установления отсутствия права на получение муниципальной услуги, специалист по рассмотрению заявления в течение 15 дней со дня рассмо</w:t>
      </w:r>
      <w:r w:rsidRPr="00590019">
        <w:rPr>
          <w:rFonts w:ascii="Times New Roman" w:hAnsi="Times New Roman" w:cs="Times New Roman"/>
          <w:sz w:val="28"/>
          <w:szCs w:val="28"/>
        </w:rPr>
        <w:t>т</w:t>
      </w:r>
      <w:r w:rsidRPr="00590019">
        <w:rPr>
          <w:rFonts w:ascii="Times New Roman" w:hAnsi="Times New Roman" w:cs="Times New Roman"/>
          <w:sz w:val="28"/>
          <w:szCs w:val="28"/>
        </w:rPr>
        <w:t>рения заявления и приложенных документов осуществляет подготовку уведомл</w:t>
      </w:r>
      <w:r w:rsidRPr="00590019">
        <w:rPr>
          <w:rFonts w:ascii="Times New Roman" w:hAnsi="Times New Roman" w:cs="Times New Roman"/>
          <w:sz w:val="28"/>
          <w:szCs w:val="28"/>
        </w:rPr>
        <w:t>е</w:t>
      </w:r>
      <w:r w:rsidRPr="00590019">
        <w:rPr>
          <w:rFonts w:ascii="Times New Roman" w:hAnsi="Times New Roman" w:cs="Times New Roman"/>
          <w:sz w:val="28"/>
          <w:szCs w:val="28"/>
        </w:rPr>
        <w:t>ния об отказе, в котором указывается причина такого отказа, и в течение 2 дней со дня подготовки обеспечивает направление данного уведомления в адрес заявит</w:t>
      </w:r>
      <w:r w:rsidRPr="00590019">
        <w:rPr>
          <w:rFonts w:ascii="Times New Roman" w:hAnsi="Times New Roman" w:cs="Times New Roman"/>
          <w:sz w:val="28"/>
          <w:szCs w:val="28"/>
        </w:rPr>
        <w:t>е</w:t>
      </w:r>
      <w:r w:rsidRPr="00590019">
        <w:rPr>
          <w:rFonts w:ascii="Times New Roman" w:hAnsi="Times New Roman" w:cs="Times New Roman"/>
          <w:sz w:val="28"/>
          <w:szCs w:val="28"/>
        </w:rPr>
        <w:t>ля.</w:t>
      </w:r>
    </w:p>
    <w:p w:rsidR="005A7014" w:rsidRPr="00590019" w:rsidRDefault="005A7014" w:rsidP="00F6503D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3.6.2. В случае установления наличия права на получение муниципальной у</w:t>
      </w:r>
      <w:r w:rsidRPr="00590019">
        <w:rPr>
          <w:rFonts w:ascii="Times New Roman" w:hAnsi="Times New Roman" w:cs="Times New Roman"/>
          <w:sz w:val="28"/>
          <w:szCs w:val="28"/>
        </w:rPr>
        <w:t>с</w:t>
      </w:r>
      <w:r w:rsidRPr="00590019">
        <w:rPr>
          <w:rFonts w:ascii="Times New Roman" w:hAnsi="Times New Roman" w:cs="Times New Roman"/>
          <w:sz w:val="28"/>
          <w:szCs w:val="28"/>
        </w:rPr>
        <w:t>луги, специ</w:t>
      </w:r>
      <w:r w:rsidRPr="00590019">
        <w:rPr>
          <w:rFonts w:ascii="Times New Roman" w:hAnsi="Times New Roman" w:cs="Times New Roman"/>
          <w:sz w:val="28"/>
          <w:szCs w:val="28"/>
        </w:rPr>
        <w:t>а</w:t>
      </w:r>
      <w:r w:rsidRPr="00590019">
        <w:rPr>
          <w:rFonts w:ascii="Times New Roman" w:hAnsi="Times New Roman" w:cs="Times New Roman"/>
          <w:sz w:val="28"/>
          <w:szCs w:val="28"/>
        </w:rPr>
        <w:t>лист по рассмотрению заявления осуществляет подготовку договора аренды.</w:t>
      </w:r>
    </w:p>
    <w:p w:rsidR="005A7014" w:rsidRPr="00590019" w:rsidRDefault="005A7014" w:rsidP="00F6503D">
      <w:pPr>
        <w:pStyle w:val="ConsPlusNormal0"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3.6.4. Срок подготовки проекта договора аренды составляет не более 5 дней со дня ра</w:t>
      </w:r>
      <w:r w:rsidRPr="00590019">
        <w:rPr>
          <w:rFonts w:ascii="Times New Roman" w:hAnsi="Times New Roman" w:cs="Times New Roman"/>
          <w:sz w:val="28"/>
          <w:szCs w:val="28"/>
        </w:rPr>
        <w:t>с</w:t>
      </w:r>
      <w:r w:rsidRPr="00590019">
        <w:rPr>
          <w:rFonts w:ascii="Times New Roman" w:hAnsi="Times New Roman" w:cs="Times New Roman"/>
          <w:sz w:val="28"/>
          <w:szCs w:val="28"/>
        </w:rPr>
        <w:t>смотрения заявления.</w:t>
      </w:r>
    </w:p>
    <w:p w:rsidR="005A7014" w:rsidRPr="00590019" w:rsidRDefault="005A7014" w:rsidP="00F6503D">
      <w:pPr>
        <w:pStyle w:val="ConsPlusNormal0"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3.6.5.Специалист по рассмотрению заявлений выдает заявителю проект дог</w:t>
      </w:r>
      <w:r w:rsidRPr="00590019">
        <w:rPr>
          <w:rFonts w:ascii="Times New Roman" w:hAnsi="Times New Roman" w:cs="Times New Roman"/>
          <w:sz w:val="28"/>
          <w:szCs w:val="28"/>
        </w:rPr>
        <w:t>о</w:t>
      </w:r>
      <w:r w:rsidRPr="00590019">
        <w:rPr>
          <w:rFonts w:ascii="Times New Roman" w:hAnsi="Times New Roman" w:cs="Times New Roman"/>
          <w:sz w:val="28"/>
          <w:szCs w:val="28"/>
        </w:rPr>
        <w:t>вора аренды в течение 3 дней со дня его подготовки.</w:t>
      </w:r>
    </w:p>
    <w:p w:rsidR="005A7014" w:rsidRPr="00590019" w:rsidRDefault="005A7014" w:rsidP="00F6503D">
      <w:pPr>
        <w:pStyle w:val="ConsPlusNormal0"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3.6.6. Проект договора аренды  выдается для подписания заявителю лично или его пре</w:t>
      </w:r>
      <w:r w:rsidRPr="00590019">
        <w:rPr>
          <w:rFonts w:ascii="Times New Roman" w:hAnsi="Times New Roman" w:cs="Times New Roman"/>
          <w:sz w:val="28"/>
          <w:szCs w:val="28"/>
        </w:rPr>
        <w:t>д</w:t>
      </w:r>
      <w:r w:rsidRPr="00590019">
        <w:rPr>
          <w:rFonts w:ascii="Times New Roman" w:hAnsi="Times New Roman" w:cs="Times New Roman"/>
          <w:sz w:val="28"/>
          <w:szCs w:val="28"/>
        </w:rPr>
        <w:t>ставителю.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3.6.7. Заявитель по истечению 10 дней со дня получения проекта договора аре</w:t>
      </w:r>
      <w:r w:rsidRPr="00590019">
        <w:rPr>
          <w:rFonts w:ascii="Times New Roman" w:hAnsi="Times New Roman" w:cs="Times New Roman"/>
          <w:sz w:val="28"/>
          <w:szCs w:val="28"/>
        </w:rPr>
        <w:t>н</w:t>
      </w:r>
      <w:r w:rsidRPr="00590019">
        <w:rPr>
          <w:rFonts w:ascii="Times New Roman" w:hAnsi="Times New Roman" w:cs="Times New Roman"/>
          <w:sz w:val="28"/>
          <w:szCs w:val="28"/>
        </w:rPr>
        <w:t>ды обязан представить подписанный проект договора аренды в управление.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3.6.8. В течение 3 дней со дня поступления проекта договора аренды, подп</w:t>
      </w:r>
      <w:r w:rsidRPr="00590019">
        <w:rPr>
          <w:rFonts w:ascii="Times New Roman" w:hAnsi="Times New Roman" w:cs="Times New Roman"/>
          <w:sz w:val="28"/>
          <w:szCs w:val="28"/>
        </w:rPr>
        <w:t>и</w:t>
      </w:r>
      <w:r w:rsidRPr="00590019">
        <w:rPr>
          <w:rFonts w:ascii="Times New Roman" w:hAnsi="Times New Roman" w:cs="Times New Roman"/>
          <w:sz w:val="28"/>
          <w:szCs w:val="28"/>
        </w:rPr>
        <w:t>санного заявителем, договор аренды подписывается главой  муниципального о</w:t>
      </w:r>
      <w:r w:rsidRPr="00590019">
        <w:rPr>
          <w:rFonts w:ascii="Times New Roman" w:hAnsi="Times New Roman" w:cs="Times New Roman"/>
          <w:sz w:val="28"/>
          <w:szCs w:val="28"/>
        </w:rPr>
        <w:t>б</w:t>
      </w:r>
      <w:r w:rsidRPr="00590019">
        <w:rPr>
          <w:rFonts w:ascii="Times New Roman" w:hAnsi="Times New Roman" w:cs="Times New Roman"/>
          <w:sz w:val="28"/>
          <w:szCs w:val="28"/>
        </w:rPr>
        <w:t>разов</w:t>
      </w:r>
      <w:r w:rsidRPr="00590019">
        <w:rPr>
          <w:rFonts w:ascii="Times New Roman" w:hAnsi="Times New Roman" w:cs="Times New Roman"/>
          <w:sz w:val="28"/>
          <w:szCs w:val="28"/>
        </w:rPr>
        <w:t>а</w:t>
      </w:r>
      <w:r w:rsidRPr="00590019">
        <w:rPr>
          <w:rFonts w:ascii="Times New Roman" w:hAnsi="Times New Roman" w:cs="Times New Roman"/>
          <w:sz w:val="28"/>
          <w:szCs w:val="28"/>
        </w:rPr>
        <w:t>ния.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3.6.9. Специалист по рассмотрению заявления в течение 3 дней заносит и</w:t>
      </w:r>
      <w:r w:rsidRPr="00590019">
        <w:rPr>
          <w:rFonts w:ascii="Times New Roman" w:hAnsi="Times New Roman" w:cs="Times New Roman"/>
          <w:sz w:val="28"/>
          <w:szCs w:val="28"/>
        </w:rPr>
        <w:t>н</w:t>
      </w:r>
      <w:r w:rsidRPr="00590019">
        <w:rPr>
          <w:rFonts w:ascii="Times New Roman" w:hAnsi="Times New Roman" w:cs="Times New Roman"/>
          <w:sz w:val="28"/>
          <w:szCs w:val="28"/>
        </w:rPr>
        <w:t>формацию о з</w:t>
      </w:r>
      <w:r w:rsidRPr="00590019">
        <w:rPr>
          <w:rFonts w:ascii="Times New Roman" w:hAnsi="Times New Roman" w:cs="Times New Roman"/>
          <w:sz w:val="28"/>
          <w:szCs w:val="28"/>
        </w:rPr>
        <w:t>а</w:t>
      </w:r>
      <w:r w:rsidRPr="00590019">
        <w:rPr>
          <w:rFonts w:ascii="Times New Roman" w:hAnsi="Times New Roman" w:cs="Times New Roman"/>
          <w:sz w:val="28"/>
          <w:szCs w:val="28"/>
        </w:rPr>
        <w:t>ключении договора аренды в информационную базу данных управления и регистрирует дог</w:t>
      </w:r>
      <w:r w:rsidRPr="00590019">
        <w:rPr>
          <w:rFonts w:ascii="Times New Roman" w:hAnsi="Times New Roman" w:cs="Times New Roman"/>
          <w:sz w:val="28"/>
          <w:szCs w:val="28"/>
        </w:rPr>
        <w:t>о</w:t>
      </w:r>
      <w:r w:rsidRPr="00590019">
        <w:rPr>
          <w:rFonts w:ascii="Times New Roman" w:hAnsi="Times New Roman" w:cs="Times New Roman"/>
          <w:sz w:val="28"/>
          <w:szCs w:val="28"/>
        </w:rPr>
        <w:t xml:space="preserve">вор аренды в журнале регистрации управления. 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При регистрации договору аренды присваивается дата и регистрационный номер.</w:t>
      </w:r>
    </w:p>
    <w:p w:rsidR="005A7014" w:rsidRPr="00590019" w:rsidRDefault="005A7014" w:rsidP="00F6503D">
      <w:pPr>
        <w:pStyle w:val="ConsPlusNormal0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3.6.10. Зарегистрированный договор аренды выдается заявителю лично или его предст</w:t>
      </w:r>
      <w:r w:rsidRPr="00590019">
        <w:rPr>
          <w:rFonts w:ascii="Times New Roman" w:hAnsi="Times New Roman" w:cs="Times New Roman"/>
          <w:sz w:val="28"/>
          <w:szCs w:val="28"/>
        </w:rPr>
        <w:t>а</w:t>
      </w:r>
      <w:r w:rsidRPr="00590019">
        <w:rPr>
          <w:rFonts w:ascii="Times New Roman" w:hAnsi="Times New Roman" w:cs="Times New Roman"/>
          <w:sz w:val="28"/>
          <w:szCs w:val="28"/>
        </w:rPr>
        <w:t>вителю в течение 2 дней.</w:t>
      </w:r>
    </w:p>
    <w:p w:rsidR="005A7014" w:rsidRPr="00590019" w:rsidRDefault="005A7014" w:rsidP="00F6503D">
      <w:pPr>
        <w:autoSpaceDE w:val="0"/>
        <w:autoSpaceDN w:val="0"/>
        <w:adjustRightInd w:val="0"/>
        <w:ind w:firstLine="567"/>
        <w:jc w:val="both"/>
      </w:pPr>
      <w:r w:rsidRPr="00590019">
        <w:t>3.6.11. Результатом административной процедуры по принятию решения о предоставл</w:t>
      </w:r>
      <w:r w:rsidRPr="00590019">
        <w:t>е</w:t>
      </w:r>
      <w:r w:rsidRPr="00590019">
        <w:t>нии или об отказе в предоставлении муниципальной услуги является выдача заявителю догов</w:t>
      </w:r>
      <w:r w:rsidRPr="00590019">
        <w:t>о</w:t>
      </w:r>
      <w:r w:rsidRPr="00590019">
        <w:t>ра аренды или уведомления об отказе.</w:t>
      </w:r>
    </w:p>
    <w:p w:rsidR="005A7014" w:rsidRPr="00590019" w:rsidRDefault="005A7014" w:rsidP="00F6503D">
      <w:pPr>
        <w:jc w:val="both"/>
      </w:pPr>
    </w:p>
    <w:p w:rsidR="005A7014" w:rsidRPr="00590019" w:rsidRDefault="005A7014" w:rsidP="00F12EA8">
      <w:pPr>
        <w:numPr>
          <w:ilvl w:val="0"/>
          <w:numId w:val="3"/>
        </w:numPr>
        <w:jc w:val="center"/>
        <w:rPr>
          <w:b/>
        </w:rPr>
      </w:pPr>
      <w:r w:rsidRPr="00590019">
        <w:rPr>
          <w:b/>
        </w:rPr>
        <w:t>Формы контроля за исполнением регламента</w:t>
      </w:r>
    </w:p>
    <w:p w:rsidR="005A7014" w:rsidRPr="00590019" w:rsidRDefault="005A7014">
      <w:pPr>
        <w:jc w:val="both"/>
      </w:pPr>
    </w:p>
    <w:p w:rsidR="005A7014" w:rsidRPr="00590019" w:rsidRDefault="005A7014" w:rsidP="00F6503D">
      <w:pPr>
        <w:numPr>
          <w:ilvl w:val="1"/>
          <w:numId w:val="3"/>
        </w:numPr>
        <w:tabs>
          <w:tab w:val="clear" w:pos="1000"/>
          <w:tab w:val="num" w:pos="0"/>
        </w:tabs>
        <w:ind w:left="0" w:firstLine="567"/>
        <w:jc w:val="both"/>
      </w:pPr>
      <w:r w:rsidRPr="00590019">
        <w:t>Текущий контроль за соблюдением и исполнением сотрудниками А</w:t>
      </w:r>
      <w:r w:rsidRPr="00590019">
        <w:t>д</w:t>
      </w:r>
      <w:r w:rsidRPr="00590019">
        <w:t>министрации положений настоящего административного регламента и иных но</w:t>
      </w:r>
      <w:r w:rsidRPr="00590019">
        <w:t>р</w:t>
      </w:r>
      <w:r w:rsidRPr="00590019">
        <w:t>мативных правовых актов, устанавливающих требования к предоставлению м</w:t>
      </w:r>
      <w:r w:rsidRPr="00590019">
        <w:t>у</w:t>
      </w:r>
      <w:r w:rsidRPr="00590019">
        <w:t>ниципальной услуги, а также принятием решений осуществляет Глава муниц</w:t>
      </w:r>
      <w:r w:rsidRPr="00590019">
        <w:t>и</w:t>
      </w:r>
      <w:r w:rsidRPr="00590019">
        <w:t>пального образования.</w:t>
      </w:r>
    </w:p>
    <w:p w:rsidR="005A7014" w:rsidRPr="00590019" w:rsidRDefault="005A7014" w:rsidP="00F6503D">
      <w:pPr>
        <w:numPr>
          <w:ilvl w:val="1"/>
          <w:numId w:val="3"/>
        </w:numPr>
        <w:tabs>
          <w:tab w:val="clear" w:pos="1000"/>
          <w:tab w:val="num" w:pos="0"/>
        </w:tabs>
        <w:ind w:left="0" w:firstLine="567"/>
        <w:jc w:val="both"/>
      </w:pPr>
      <w:r w:rsidRPr="00590019">
        <w:t>Текущий контроль, осуществляется путем проведения плановых (один раз в год) и внеплановых проверок полноты и качества предоставления м</w:t>
      </w:r>
      <w:r w:rsidRPr="00590019">
        <w:t>у</w:t>
      </w:r>
      <w:r w:rsidRPr="00590019">
        <w:t>ниципальной услуги по обращениям заявителей. Проверки проводятся на основ</w:t>
      </w:r>
      <w:r w:rsidRPr="00590019">
        <w:t>а</w:t>
      </w:r>
      <w:r w:rsidRPr="00590019">
        <w:t>нии распоряжения Главы  муниципального образования.</w:t>
      </w:r>
    </w:p>
    <w:p w:rsidR="005A7014" w:rsidRPr="00590019" w:rsidRDefault="005A7014" w:rsidP="00F6503D">
      <w:pPr>
        <w:numPr>
          <w:ilvl w:val="1"/>
          <w:numId w:val="3"/>
        </w:numPr>
        <w:tabs>
          <w:tab w:val="clear" w:pos="1000"/>
          <w:tab w:val="num" w:pos="0"/>
        </w:tabs>
        <w:ind w:left="0" w:firstLine="567"/>
        <w:jc w:val="both"/>
      </w:pPr>
      <w:r w:rsidRPr="00590019">
        <w:t>Ответственность за предоставление муниципальной услуги возлагае</w:t>
      </w:r>
      <w:r w:rsidRPr="00590019">
        <w:t>т</w:t>
      </w:r>
      <w:r w:rsidRPr="00590019">
        <w:t>ся на Главу муниципального образования, который непосредственно принимает решение по вопросам пр</w:t>
      </w:r>
      <w:r w:rsidRPr="00590019">
        <w:t>е</w:t>
      </w:r>
      <w:r w:rsidRPr="00590019">
        <w:t>доставления муниципальной услуги.</w:t>
      </w:r>
    </w:p>
    <w:p w:rsidR="005A7014" w:rsidRPr="00590019" w:rsidRDefault="005A7014" w:rsidP="00F6503D">
      <w:pPr>
        <w:numPr>
          <w:ilvl w:val="1"/>
          <w:numId w:val="3"/>
        </w:numPr>
        <w:tabs>
          <w:tab w:val="clear" w:pos="1000"/>
          <w:tab w:val="num" w:pos="0"/>
        </w:tabs>
        <w:ind w:left="0" w:firstLine="567"/>
        <w:jc w:val="both"/>
      </w:pPr>
      <w:r w:rsidRPr="00590019">
        <w:t>Ответственность за неисполнение, ненадлежащее исполнение возл</w:t>
      </w:r>
      <w:r w:rsidRPr="00590019">
        <w:t>о</w:t>
      </w:r>
      <w:r w:rsidRPr="00590019">
        <w:t>женных об</w:t>
      </w:r>
      <w:r w:rsidRPr="00590019">
        <w:t>я</w:t>
      </w:r>
      <w:r w:rsidRPr="00590019">
        <w:t>занностей по предоставлению муниципальной услуги возлагается на сотрудников Администр</w:t>
      </w:r>
      <w:r w:rsidRPr="00590019">
        <w:t>а</w:t>
      </w:r>
      <w:r w:rsidRPr="00590019">
        <w:t>ции в соответствии с Федеральным законом от 02.03.2007 № 25-ФЗ «О муниципальной службе в Российской Федерации» и Ф</w:t>
      </w:r>
      <w:r w:rsidRPr="00590019">
        <w:t>е</w:t>
      </w:r>
      <w:r w:rsidRPr="00590019">
        <w:t>деральным законом от 25 декабря 2008 года № 273-ФЗ «О противодействии ко</w:t>
      </w:r>
      <w:r w:rsidRPr="00590019">
        <w:t>р</w:t>
      </w:r>
      <w:r w:rsidRPr="00590019">
        <w:t>рупции».</w:t>
      </w:r>
    </w:p>
    <w:p w:rsidR="005A7014" w:rsidRPr="00590019" w:rsidRDefault="005A7014">
      <w:pPr>
        <w:ind w:firstLine="709"/>
        <w:jc w:val="both"/>
      </w:pPr>
    </w:p>
    <w:p w:rsidR="005A7014" w:rsidRPr="00590019" w:rsidRDefault="005A7014" w:rsidP="005B1EB5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590019">
        <w:rPr>
          <w:sz w:val="28"/>
          <w:szCs w:val="28"/>
        </w:rPr>
        <w:t>Досудебный (внесудебный) порядок обжалования решений и действий (бездейс</w:t>
      </w:r>
      <w:r w:rsidRPr="00590019">
        <w:rPr>
          <w:sz w:val="28"/>
          <w:szCs w:val="28"/>
        </w:rPr>
        <w:t>т</w:t>
      </w:r>
      <w:r w:rsidRPr="00590019">
        <w:rPr>
          <w:sz w:val="28"/>
          <w:szCs w:val="28"/>
        </w:rPr>
        <w:t xml:space="preserve">вия) органа, предоставляющего муниципальную услугу, </w:t>
      </w:r>
      <w:r w:rsidRPr="00590019">
        <w:rPr>
          <w:sz w:val="28"/>
          <w:szCs w:val="28"/>
        </w:rPr>
        <w:br/>
        <w:t>а также должностных лиц, муниципальных служащих</w:t>
      </w:r>
    </w:p>
    <w:p w:rsidR="005A7014" w:rsidRPr="00590019" w:rsidRDefault="005A7014" w:rsidP="005B1EB5">
      <w:pPr>
        <w:pStyle w:val="NormalWeb"/>
        <w:spacing w:before="0" w:beforeAutospacing="0" w:after="0" w:afterAutospacing="0"/>
        <w:ind w:left="600"/>
        <w:rPr>
          <w:sz w:val="28"/>
          <w:szCs w:val="28"/>
        </w:rPr>
      </w:pP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5.1. Заявители вправе обжаловать действия (бездействие) администрации, а также дол</w:t>
      </w:r>
      <w:r w:rsidRPr="00590019">
        <w:t>ж</w:t>
      </w:r>
      <w:r w:rsidRPr="00590019">
        <w:t>ностных лиц, муниципальных служащих, принимающих участие в предоставлении муниц</w:t>
      </w:r>
      <w:r w:rsidRPr="00590019">
        <w:t>и</w:t>
      </w:r>
      <w:r w:rsidRPr="00590019">
        <w:t>пальной услуги, а также решения, принимаемые такими лицами в ходе предоставления муниципальной услуги (далее – специалисты а</w:t>
      </w:r>
      <w:r w:rsidRPr="00590019">
        <w:t>д</w:t>
      </w:r>
      <w:r w:rsidRPr="00590019">
        <w:t>министрации), в досудебном (внесудебном) порядке, в том числе в следующих случаях: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1) нарушение срока регистрации запроса заявителя о предоставлении мун</w:t>
      </w:r>
      <w:r w:rsidRPr="00590019">
        <w:t>и</w:t>
      </w:r>
      <w:r w:rsidRPr="00590019">
        <w:t>ципальной у</w:t>
      </w:r>
      <w:r w:rsidRPr="00590019">
        <w:t>с</w:t>
      </w:r>
      <w:r w:rsidRPr="00590019">
        <w:t>луги;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2) нарушение срока предоставления муниципальной услуги;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3) требование у заявителя документов, не предусмотренных администрати</w:t>
      </w:r>
      <w:r w:rsidRPr="00590019">
        <w:t>в</w:t>
      </w:r>
      <w:r w:rsidRPr="00590019">
        <w:t>ным регламе</w:t>
      </w:r>
      <w:r w:rsidRPr="00590019">
        <w:t>н</w:t>
      </w:r>
      <w:r w:rsidRPr="00590019">
        <w:t>том для предоставления муниципальной услуги;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4) отказ в приеме у заявителя документов, предоставление которых пред</w:t>
      </w:r>
      <w:r w:rsidRPr="00590019">
        <w:t>у</w:t>
      </w:r>
      <w:r w:rsidRPr="00590019">
        <w:t>смотрено адм</w:t>
      </w:r>
      <w:r w:rsidRPr="00590019">
        <w:t>и</w:t>
      </w:r>
      <w:r w:rsidRPr="00590019">
        <w:t>нистративным регламентом;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5) отказ в предоставлении муниципальной услуги, если основания отказа не предусмотр</w:t>
      </w:r>
      <w:r w:rsidRPr="00590019">
        <w:t>е</w:t>
      </w:r>
      <w:r w:rsidRPr="00590019">
        <w:t>ны административным регламентом;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6) затребование с заявителя при предоставлении муниципальной услуги пл</w:t>
      </w:r>
      <w:r w:rsidRPr="00590019">
        <w:t>а</w:t>
      </w:r>
      <w:r w:rsidRPr="00590019">
        <w:t>ты, не пред</w:t>
      </w:r>
      <w:r w:rsidRPr="00590019">
        <w:t>у</w:t>
      </w:r>
      <w:r w:rsidRPr="00590019">
        <w:t>смотренной административным регламентом;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7) отказ администрации, должностного лица администрации в исправлении допущенных опечаток и ошибок в выданных в результате предоставления мун</w:t>
      </w:r>
      <w:r w:rsidRPr="00590019">
        <w:t>и</w:t>
      </w:r>
      <w:r w:rsidRPr="00590019">
        <w:t>ципальной услуги документах либо нарушение установленного срока таких и</w:t>
      </w:r>
      <w:r w:rsidRPr="00590019">
        <w:t>с</w:t>
      </w:r>
      <w:r w:rsidRPr="00590019">
        <w:t>правлений.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590019">
        <w:rPr>
          <w:lang w:val="en-US"/>
        </w:rPr>
        <w:t>www</w:t>
      </w:r>
      <w:r w:rsidRPr="00590019">
        <w:t>.</w:t>
      </w:r>
      <w:r w:rsidRPr="00590019">
        <w:rPr>
          <w:lang w:val="en-US"/>
        </w:rPr>
        <w:t>do</w:t>
      </w:r>
      <w:r w:rsidRPr="00590019">
        <w:t>.</w:t>
      </w:r>
      <w:r w:rsidRPr="00590019">
        <w:rPr>
          <w:lang w:val="en-US"/>
        </w:rPr>
        <w:t>gosuslugi</w:t>
      </w:r>
      <w:r w:rsidRPr="00590019">
        <w:t>.</w:t>
      </w:r>
      <w:r w:rsidRPr="00590019">
        <w:rPr>
          <w:lang w:val="en-US"/>
        </w:rPr>
        <w:t>ru</w:t>
      </w:r>
      <w:r w:rsidRPr="00590019">
        <w:t>). Жалоба также может быть принята при личном приеме заявителя.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5.3. Жалоба заявителя на решения и действия (бездействие) должностных лиц, сотрудн</w:t>
      </w:r>
      <w:r w:rsidRPr="00590019">
        <w:t>и</w:t>
      </w:r>
      <w:r w:rsidRPr="00590019">
        <w:t>ков администрации подается Главе. Жалоба на решение, принятое Главой, рассматривается н</w:t>
      </w:r>
      <w:r w:rsidRPr="00590019">
        <w:t>е</w:t>
      </w:r>
      <w:r w:rsidRPr="00590019">
        <w:t>посредственно Главой.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5.4. Жалоба должна содержать: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1) наименование администрации, должностного лица администрации либо сотрудника администрации, решения и действия (бездействие) которых обжал</w:t>
      </w:r>
      <w:r w:rsidRPr="00590019">
        <w:t>у</w:t>
      </w:r>
      <w:r w:rsidRPr="00590019">
        <w:t>ются;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2) фамилию, имя, отчество (последнее – при наличии), сведения о месте ж</w:t>
      </w:r>
      <w:r w:rsidRPr="00590019">
        <w:t>и</w:t>
      </w:r>
      <w:r w:rsidRPr="00590019">
        <w:t>тельства заявителя – гражданина либо наименование, сведения о месте нахожд</w:t>
      </w:r>
      <w:r w:rsidRPr="00590019">
        <w:t>е</w:t>
      </w:r>
      <w:r w:rsidRPr="00590019">
        <w:t>ния заявителя – юридического лица, а также номер (номера) контактного телеф</w:t>
      </w:r>
      <w:r w:rsidRPr="00590019">
        <w:t>о</w:t>
      </w:r>
      <w:r w:rsidRPr="00590019">
        <w:t>на, адрес (адреса) электронной почты (при наличии) и почтовый адрес, по кот</w:t>
      </w:r>
      <w:r w:rsidRPr="00590019">
        <w:t>о</w:t>
      </w:r>
      <w:r w:rsidRPr="00590019">
        <w:t>рым должен быть направлен ответ заявителю;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3) сведения об обжалуемых решениях и действиях (бездействии) админис</w:t>
      </w:r>
      <w:r w:rsidRPr="00590019">
        <w:t>т</w:t>
      </w:r>
      <w:r w:rsidRPr="00590019">
        <w:t>рации, должн</w:t>
      </w:r>
      <w:r w:rsidRPr="00590019">
        <w:t>о</w:t>
      </w:r>
      <w:r w:rsidRPr="00590019">
        <w:t>стного лица администрации либо сотрудника администрации;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4) доводы, на основании которых заявитель не согласен с решением и дейс</w:t>
      </w:r>
      <w:r w:rsidRPr="00590019">
        <w:t>т</w:t>
      </w:r>
      <w:r w:rsidRPr="00590019">
        <w:t>вием (безде</w:t>
      </w:r>
      <w:r w:rsidRPr="00590019">
        <w:t>й</w:t>
      </w:r>
      <w:r w:rsidRPr="00590019">
        <w:t>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</w:t>
      </w:r>
      <w:r w:rsidRPr="00590019">
        <w:t>я</w:t>
      </w:r>
      <w:r w:rsidRPr="00590019">
        <w:t>вителя, либо их копии.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При подаче жалобы заявитель вправе получить в администрации копии д</w:t>
      </w:r>
      <w:r w:rsidRPr="00590019">
        <w:t>о</w:t>
      </w:r>
      <w:r w:rsidRPr="00590019">
        <w:t>кументов, по</w:t>
      </w:r>
      <w:r w:rsidRPr="00590019">
        <w:t>д</w:t>
      </w:r>
      <w:r w:rsidRPr="00590019">
        <w:t>тверждающих обжалуемое действие (бездействие) должностного лица.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</w:t>
      </w:r>
      <w:r w:rsidRPr="00590019">
        <w:t>т</w:t>
      </w:r>
      <w:r w:rsidRPr="00590019">
        <w:t>ного л</w:t>
      </w:r>
      <w:r w:rsidRPr="00590019">
        <w:t>и</w:t>
      </w:r>
      <w:r w:rsidRPr="00590019">
        <w:t>ца администрации в приеме документов у заявителя либо в исправлении допущенных опечаток и ошибок или в случае обжалования нарушения устано</w:t>
      </w:r>
      <w:r w:rsidRPr="00590019">
        <w:t>в</w:t>
      </w:r>
      <w:r w:rsidRPr="00590019">
        <w:t>ленного срока таких исправлений – в течение 5 (пяти) рабочих дней со дня ее р</w:t>
      </w:r>
      <w:r w:rsidRPr="00590019">
        <w:t>е</w:t>
      </w:r>
      <w:r w:rsidRPr="00590019">
        <w:t>гистрации.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5.6. По результатам рассмотрения жалобы должностное лицо, наделенное полномочиями по рассмотрению жалоб в соответствии с пунктом 5.3 администр</w:t>
      </w:r>
      <w:r w:rsidRPr="00590019">
        <w:t>а</w:t>
      </w:r>
      <w:r w:rsidRPr="00590019">
        <w:t>тивного регламента, прин</w:t>
      </w:r>
      <w:r w:rsidRPr="00590019">
        <w:t>и</w:t>
      </w:r>
      <w:r w:rsidRPr="00590019">
        <w:t>мает одно из следующих решений: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1) удовлетворяет жалобу, в том числе в форме отмены принятого решения, исправления допущенных администрацией опечаток и ошибок в выданных в р</w:t>
      </w:r>
      <w:r w:rsidRPr="00590019">
        <w:t>е</w:t>
      </w:r>
      <w:r w:rsidRPr="00590019">
        <w:t>зультате предоставления м</w:t>
      </w:r>
      <w:r w:rsidRPr="00590019">
        <w:t>у</w:t>
      </w:r>
      <w:r w:rsidRPr="00590019">
        <w:t>ниципальной услуги документах, возврата заявителю денежных средств, взимание которых не предусмотрено нормативными правов</w:t>
      </w:r>
      <w:r w:rsidRPr="00590019">
        <w:t>ы</w:t>
      </w:r>
      <w:r w:rsidRPr="00590019">
        <w:t>ми актами, а также в иных формах;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2) отказывает в удовлетворении жалобы.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5.7. Не позднее дня, следующего за днем принятия решения, указанного в пункте 5.6. а</w:t>
      </w:r>
      <w:r w:rsidRPr="00590019">
        <w:t>д</w:t>
      </w:r>
      <w:r w:rsidRPr="00590019">
        <w:t>министративного регламента, заявителю в письменной форме и по желанию заявителя в эле</w:t>
      </w:r>
      <w:r w:rsidRPr="00590019">
        <w:t>к</w:t>
      </w:r>
      <w:r w:rsidRPr="00590019">
        <w:t>тронной форме направляется мотивированный ответ о результатах рассмотрения жалобы.</w:t>
      </w:r>
    </w:p>
    <w:p w:rsidR="005A7014" w:rsidRPr="00590019" w:rsidRDefault="005A7014" w:rsidP="005B1EB5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590019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</w:t>
      </w:r>
      <w:r w:rsidRPr="00590019">
        <w:t>ж</w:t>
      </w:r>
      <w:r w:rsidRPr="00590019">
        <w:t>ностное лицо, наделенное полномочиями по рассмотрению жалоб, незамедл</w:t>
      </w:r>
      <w:r w:rsidRPr="00590019">
        <w:t>и</w:t>
      </w:r>
      <w:r w:rsidRPr="00590019">
        <w:t>тельно напра</w:t>
      </w:r>
      <w:r w:rsidRPr="00590019">
        <w:t>в</w:t>
      </w:r>
      <w:r w:rsidRPr="00590019">
        <w:t>ляет имеющиеся материалы в органы прокуратуры.</w:t>
      </w:r>
    </w:p>
    <w:p w:rsidR="005A7014" w:rsidRPr="00590019" w:rsidRDefault="005A7014" w:rsidP="005B1EB5">
      <w:pPr>
        <w:ind w:firstLine="567"/>
        <w:jc w:val="both"/>
      </w:pPr>
      <w:r w:rsidRPr="00590019">
        <w:br w:type="page"/>
        <w:t xml:space="preserve">                                                                 ПРИЛОЖЕНИЕ №1 </w:t>
      </w:r>
    </w:p>
    <w:p w:rsidR="005A7014" w:rsidRPr="00590019" w:rsidRDefault="005A7014" w:rsidP="00B40727">
      <w:pPr>
        <w:jc w:val="center"/>
      </w:pPr>
      <w:r w:rsidRPr="00590019">
        <w:t xml:space="preserve">                                                         к административному регламенту</w:t>
      </w:r>
    </w:p>
    <w:p w:rsidR="005A7014" w:rsidRPr="00590019" w:rsidRDefault="005A7014" w:rsidP="00D2726D">
      <w:pPr>
        <w:jc w:val="center"/>
      </w:pPr>
      <w:r w:rsidRPr="00590019">
        <w:t xml:space="preserve">                                                                  предоставления муниципальной услуги</w:t>
      </w:r>
    </w:p>
    <w:p w:rsidR="005A7014" w:rsidRPr="00590019" w:rsidRDefault="005A7014" w:rsidP="00D2726D">
      <w:r w:rsidRPr="00590019">
        <w:rPr>
          <w:bCs/>
        </w:rPr>
        <w:t xml:space="preserve">                                          </w:t>
      </w:r>
      <w:r>
        <w:rPr>
          <w:bCs/>
        </w:rPr>
        <w:t xml:space="preserve">                             </w:t>
      </w:r>
      <w:r w:rsidRPr="00590019">
        <w:rPr>
          <w:bCs/>
        </w:rPr>
        <w:t xml:space="preserve">по </w:t>
      </w:r>
      <w:r w:rsidRPr="00590019">
        <w:t>предоставлению в аренду имущес</w:t>
      </w:r>
      <w:r w:rsidRPr="00590019">
        <w:t>т</w:t>
      </w:r>
      <w:r w:rsidRPr="00590019">
        <w:t xml:space="preserve">ва </w:t>
      </w:r>
    </w:p>
    <w:p w:rsidR="005A7014" w:rsidRPr="00590019" w:rsidRDefault="005A7014">
      <w:pPr>
        <w:jc w:val="center"/>
      </w:pPr>
      <w:r w:rsidRPr="00590019">
        <w:t xml:space="preserve">                                                                 муниципальной казны без проведения   </w:t>
      </w:r>
    </w:p>
    <w:p w:rsidR="005A7014" w:rsidRPr="00590019" w:rsidRDefault="005A7014">
      <w:pPr>
        <w:jc w:val="center"/>
      </w:pPr>
      <w:r w:rsidRPr="00590019">
        <w:t xml:space="preserve">            торгов</w:t>
      </w:r>
    </w:p>
    <w:p w:rsidR="005A7014" w:rsidRPr="00590019" w:rsidRDefault="005A7014" w:rsidP="003911B1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3911B1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3911B1">
      <w:pPr>
        <w:pStyle w:val="Con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0019">
        <w:rPr>
          <w:rFonts w:ascii="Times New Roman" w:hAnsi="Times New Roman" w:cs="Times New Roman"/>
          <w:bCs/>
          <w:sz w:val="28"/>
          <w:szCs w:val="28"/>
        </w:rPr>
        <w:t>ЗАЯВЛЕНИЕ</w:t>
      </w:r>
    </w:p>
    <w:p w:rsidR="005A7014" w:rsidRPr="00590019" w:rsidRDefault="005A7014" w:rsidP="003911B1">
      <w:pPr>
        <w:pStyle w:val="ConsPlusNormal0"/>
        <w:widowControl/>
        <w:ind w:left="5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bCs/>
          <w:sz w:val="28"/>
          <w:szCs w:val="28"/>
        </w:rPr>
        <w:t xml:space="preserve">о заключении договора </w:t>
      </w:r>
      <w:r w:rsidRPr="00590019">
        <w:rPr>
          <w:rFonts w:ascii="Times New Roman" w:hAnsi="Times New Roman" w:cs="Times New Roman"/>
          <w:sz w:val="28"/>
          <w:szCs w:val="28"/>
        </w:rPr>
        <w:t>аренды имущества муниципальной казны    без провед</w:t>
      </w:r>
      <w:r w:rsidRPr="00590019">
        <w:rPr>
          <w:rFonts w:ascii="Times New Roman" w:hAnsi="Times New Roman" w:cs="Times New Roman"/>
          <w:sz w:val="28"/>
          <w:szCs w:val="28"/>
        </w:rPr>
        <w:t>е</w:t>
      </w:r>
      <w:r w:rsidRPr="00590019">
        <w:rPr>
          <w:rFonts w:ascii="Times New Roman" w:hAnsi="Times New Roman" w:cs="Times New Roman"/>
          <w:sz w:val="28"/>
          <w:szCs w:val="28"/>
        </w:rPr>
        <w:t>ния торгов (конкурсов, аукционов)</w:t>
      </w:r>
    </w:p>
    <w:p w:rsidR="005A7014" w:rsidRPr="00590019" w:rsidRDefault="005A7014" w:rsidP="003911B1">
      <w:pPr>
        <w:jc w:val="both"/>
      </w:pP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Прошу заключить (переоформить) договор аренды нежилого помещения (здания, с</w:t>
      </w:r>
      <w:r w:rsidRPr="00590019">
        <w:rPr>
          <w:rFonts w:ascii="Times New Roman" w:hAnsi="Times New Roman" w:cs="Times New Roman"/>
          <w:sz w:val="28"/>
          <w:szCs w:val="28"/>
        </w:rPr>
        <w:t>о</w:t>
      </w:r>
      <w:r w:rsidRPr="00590019">
        <w:rPr>
          <w:rFonts w:ascii="Times New Roman" w:hAnsi="Times New Roman" w:cs="Times New Roman"/>
          <w:sz w:val="28"/>
          <w:szCs w:val="28"/>
        </w:rPr>
        <w:t>оружения), расположенного п</w:t>
      </w:r>
      <w:r w:rsidRPr="00590019">
        <w:rPr>
          <w:rFonts w:ascii="Times New Roman" w:hAnsi="Times New Roman" w:cs="Times New Roman"/>
          <w:bCs/>
          <w:sz w:val="28"/>
          <w:szCs w:val="28"/>
        </w:rPr>
        <w:t>о адресу: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(адрес, район помещения)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0019">
        <w:rPr>
          <w:rFonts w:ascii="Times New Roman" w:hAnsi="Times New Roman" w:cs="Times New Roman"/>
          <w:sz w:val="28"/>
          <w:szCs w:val="28"/>
        </w:rPr>
        <w:t>техническая характеристика 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общая   площадь_____________________ кв. м,  в том числе: этаж ______________ кв. м; _______________ (№ на плане),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подвал_______________ кв. м______________________ (№ на плане)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Цель использования арендуемого помещения 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bCs/>
          <w:sz w:val="28"/>
          <w:szCs w:val="28"/>
        </w:rPr>
        <w:t>Заявитель</w:t>
      </w:r>
      <w:r w:rsidRPr="00590019">
        <w:rPr>
          <w:rFonts w:ascii="Times New Roman" w:hAnsi="Times New Roman" w:cs="Times New Roman"/>
          <w:sz w:val="28"/>
          <w:szCs w:val="28"/>
        </w:rPr>
        <w:t>:  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(полное наименование юридического лица) (сокращенное наименование)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ОКПО ____________________________ ИНН _____________________________ ОКОНХ 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Адрес (почтовый) юридического лица с указанием почтового индекса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Юридический адрес юридического лица с указанием почтового индекса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Банковские реквизиты: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ба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590019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БИК____________________________________________________________________________________________________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Кор/счет 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Расчетный/счет 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Телефон офиса ______________________________________ телефон бухгалтерии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В лице: 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ab/>
      </w:r>
      <w:r w:rsidRPr="00590019">
        <w:rPr>
          <w:rFonts w:ascii="Times New Roman" w:hAnsi="Times New Roman" w:cs="Times New Roman"/>
          <w:sz w:val="28"/>
          <w:szCs w:val="28"/>
        </w:rPr>
        <w:tab/>
      </w:r>
      <w:r w:rsidRPr="00590019">
        <w:rPr>
          <w:rFonts w:ascii="Times New Roman" w:hAnsi="Times New Roman" w:cs="Times New Roman"/>
          <w:sz w:val="28"/>
          <w:szCs w:val="28"/>
        </w:rPr>
        <w:tab/>
      </w:r>
      <w:r w:rsidRPr="00590019">
        <w:rPr>
          <w:rFonts w:ascii="Times New Roman" w:hAnsi="Times New Roman" w:cs="Times New Roman"/>
          <w:sz w:val="28"/>
          <w:szCs w:val="28"/>
        </w:rPr>
        <w:tab/>
      </w:r>
      <w:r w:rsidRPr="00590019">
        <w:rPr>
          <w:rFonts w:ascii="Times New Roman" w:hAnsi="Times New Roman" w:cs="Times New Roman"/>
          <w:sz w:val="28"/>
          <w:szCs w:val="28"/>
        </w:rPr>
        <w:tab/>
        <w:t>(Ф.И.О. полностью, должность)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Основ</w:t>
      </w:r>
      <w:r w:rsidRPr="00590019">
        <w:rPr>
          <w:rFonts w:ascii="Times New Roman" w:hAnsi="Times New Roman" w:cs="Times New Roman"/>
          <w:sz w:val="28"/>
          <w:szCs w:val="28"/>
        </w:rPr>
        <w:t>а</w:t>
      </w:r>
      <w:r w:rsidRPr="00590019">
        <w:rPr>
          <w:rFonts w:ascii="Times New Roman" w:hAnsi="Times New Roman" w:cs="Times New Roman"/>
          <w:sz w:val="28"/>
          <w:szCs w:val="28"/>
        </w:rPr>
        <w:t>ние_______________________________________________________________________________________________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ab/>
      </w:r>
      <w:r w:rsidRPr="00590019">
        <w:rPr>
          <w:rFonts w:ascii="Times New Roman" w:hAnsi="Times New Roman" w:cs="Times New Roman"/>
          <w:sz w:val="28"/>
          <w:szCs w:val="28"/>
        </w:rPr>
        <w:tab/>
      </w:r>
      <w:r w:rsidRPr="00590019">
        <w:rPr>
          <w:rFonts w:ascii="Times New Roman" w:hAnsi="Times New Roman" w:cs="Times New Roman"/>
          <w:sz w:val="28"/>
          <w:szCs w:val="28"/>
        </w:rPr>
        <w:tab/>
      </w:r>
      <w:r w:rsidRPr="00590019">
        <w:rPr>
          <w:rFonts w:ascii="Times New Roman" w:hAnsi="Times New Roman" w:cs="Times New Roman"/>
          <w:sz w:val="28"/>
          <w:szCs w:val="28"/>
        </w:rPr>
        <w:tab/>
      </w:r>
      <w:r w:rsidRPr="00590019">
        <w:rPr>
          <w:rFonts w:ascii="Times New Roman" w:hAnsi="Times New Roman" w:cs="Times New Roman"/>
          <w:sz w:val="28"/>
          <w:szCs w:val="28"/>
        </w:rPr>
        <w:tab/>
        <w:t>(Устав, положение, свидетельство)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>Заявитель: ___________________________________________                                             __________________/_____________/</w:t>
      </w:r>
    </w:p>
    <w:p w:rsidR="005A7014" w:rsidRPr="00590019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 xml:space="preserve">                                     (Ф.И.О., должность)                                                                                                        (М.П. (при наличии), подпись)</w:t>
      </w:r>
    </w:p>
    <w:p w:rsidR="005A7014" w:rsidRPr="00030406" w:rsidRDefault="005A7014" w:rsidP="003911B1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90019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Pr="00030406">
        <w:rPr>
          <w:rFonts w:ascii="Times New Roman" w:hAnsi="Times New Roman" w:cs="Times New Roman"/>
          <w:sz w:val="28"/>
          <w:szCs w:val="28"/>
        </w:rPr>
        <w:t>(список документов, прилагаемых к заявлению)</w:t>
      </w:r>
    </w:p>
    <w:p w:rsidR="005A7014" w:rsidRPr="00030406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Default="005A7014">
      <w:pPr>
        <w:jc w:val="center"/>
      </w:pPr>
    </w:p>
    <w:p w:rsidR="005A7014" w:rsidRDefault="005A7014">
      <w:pPr>
        <w:jc w:val="center"/>
      </w:pPr>
    </w:p>
    <w:p w:rsidR="005A7014" w:rsidRDefault="005A7014">
      <w:pPr>
        <w:jc w:val="center"/>
      </w:pPr>
    </w:p>
    <w:p w:rsidR="005A7014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>
      <w:pPr>
        <w:jc w:val="center"/>
      </w:pPr>
    </w:p>
    <w:p w:rsidR="005A7014" w:rsidRPr="00590019" w:rsidRDefault="005A7014" w:rsidP="00590019">
      <w:pPr>
        <w:jc w:val="both"/>
      </w:pPr>
      <w:r>
        <w:t xml:space="preserve">                                                                      </w:t>
      </w:r>
      <w:r w:rsidRPr="00590019">
        <w:t xml:space="preserve">ПРИЛОЖЕНИЕ №2 </w:t>
      </w:r>
    </w:p>
    <w:p w:rsidR="005A7014" w:rsidRPr="00590019" w:rsidRDefault="005A7014" w:rsidP="00D2726D">
      <w:pPr>
        <w:jc w:val="center"/>
      </w:pPr>
      <w:r w:rsidRPr="00590019">
        <w:t xml:space="preserve">                                                         к административному регламенту</w:t>
      </w:r>
    </w:p>
    <w:p w:rsidR="005A7014" w:rsidRPr="00590019" w:rsidRDefault="005A7014" w:rsidP="00D2726D">
      <w:pPr>
        <w:jc w:val="center"/>
      </w:pPr>
      <w:r w:rsidRPr="00590019">
        <w:t xml:space="preserve">                                                                   предоставления муниципальной услуги</w:t>
      </w:r>
    </w:p>
    <w:p w:rsidR="005A7014" w:rsidRPr="00590019" w:rsidRDefault="005A7014" w:rsidP="00D2726D">
      <w:r w:rsidRPr="00590019">
        <w:rPr>
          <w:bCs/>
        </w:rPr>
        <w:t xml:space="preserve">                                                                       по </w:t>
      </w:r>
      <w:r w:rsidRPr="00590019">
        <w:t>предоставлению в аренду имущес</w:t>
      </w:r>
      <w:r w:rsidRPr="00590019">
        <w:t>т</w:t>
      </w:r>
      <w:r w:rsidRPr="00590019">
        <w:t xml:space="preserve">ва </w:t>
      </w:r>
    </w:p>
    <w:p w:rsidR="005A7014" w:rsidRPr="00590019" w:rsidRDefault="005A7014" w:rsidP="00D2726D">
      <w:pPr>
        <w:jc w:val="center"/>
      </w:pPr>
      <w:r w:rsidRPr="00590019">
        <w:t xml:space="preserve">                                                                 муниципальной казны без проведения   </w:t>
      </w:r>
    </w:p>
    <w:p w:rsidR="005A7014" w:rsidRPr="00590019" w:rsidRDefault="005A7014" w:rsidP="00D2726D">
      <w:pPr>
        <w:jc w:val="center"/>
      </w:pPr>
      <w:r w:rsidRPr="00590019">
        <w:t xml:space="preserve">            торгов</w:t>
      </w:r>
    </w:p>
    <w:p w:rsidR="005A7014" w:rsidRPr="00590019" w:rsidRDefault="005A7014" w:rsidP="00F6503D">
      <w:pPr>
        <w:jc w:val="right"/>
      </w:pPr>
    </w:p>
    <w:p w:rsidR="005A7014" w:rsidRPr="00590019" w:rsidRDefault="005A7014">
      <w:pPr>
        <w:jc w:val="center"/>
      </w:pPr>
    </w:p>
    <w:p w:rsidR="005A7014" w:rsidRPr="00590019" w:rsidRDefault="005A7014" w:rsidP="003911B1">
      <w:pPr>
        <w:jc w:val="center"/>
      </w:pPr>
      <w:r w:rsidRPr="00590019">
        <w:t>БЛОК-СХЕМА</w:t>
      </w:r>
    </w:p>
    <w:p w:rsidR="005A7014" w:rsidRPr="00590019" w:rsidRDefault="005A7014" w:rsidP="003911B1">
      <w:pPr>
        <w:jc w:val="center"/>
      </w:pPr>
      <w:r w:rsidRPr="00590019">
        <w:t>предоставления муниципальной услуги</w:t>
      </w:r>
      <w:r>
        <w:t xml:space="preserve"> </w:t>
      </w:r>
    </w:p>
    <w:p w:rsidR="005A7014" w:rsidRPr="00590019" w:rsidRDefault="005A7014" w:rsidP="00704211">
      <w:pPr>
        <w:jc w:val="both"/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utoShape 24" o:spid="_x0000_s1026" type="#_x0000_t116" style="position:absolute;left:0;text-align:left;margin-left:69.9pt;margin-top:9.85pt;width:321pt;height:62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">
            <v:textbox>
              <w:txbxContent>
                <w:p w:rsidR="005A7014" w:rsidRPr="00590019" w:rsidRDefault="005A7014" w:rsidP="00704211">
                  <w:pPr>
                    <w:jc w:val="center"/>
                  </w:pPr>
                  <w:bookmarkStart w:id="0" w:name="_GoBack"/>
                  <w:bookmarkEnd w:id="0"/>
                  <w:r w:rsidRPr="00590019">
                    <w:t>Обращение заявителя по вопросам предо</w:t>
                  </w:r>
                  <w:r w:rsidRPr="00590019">
                    <w:t>с</w:t>
                  </w:r>
                  <w:r w:rsidRPr="00590019">
                    <w:t>тавления муниципальной услуги</w:t>
                  </w:r>
                </w:p>
                <w:p w:rsidR="005A7014" w:rsidRDefault="005A7014" w:rsidP="00704211"/>
                <w:p w:rsidR="005A7014" w:rsidRPr="008E7E4E" w:rsidRDefault="005A7014" w:rsidP="00704211"/>
              </w:txbxContent>
            </v:textbox>
          </v:shape>
        </w:pict>
      </w:r>
    </w:p>
    <w:p w:rsidR="005A7014" w:rsidRPr="00590019" w:rsidRDefault="005A7014" w:rsidP="00704211">
      <w:pPr>
        <w:jc w:val="both"/>
      </w:pPr>
    </w:p>
    <w:p w:rsidR="005A7014" w:rsidRPr="00590019" w:rsidRDefault="005A7014" w:rsidP="00704211">
      <w:pPr>
        <w:jc w:val="both"/>
      </w:pPr>
    </w:p>
    <w:p w:rsidR="005A7014" w:rsidRPr="00590019" w:rsidRDefault="005A7014" w:rsidP="00704211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0" o:spid="_x0000_s1027" type="#_x0000_t32" style="position:absolute;left:0;text-align:left;margin-left:390.9pt;margin-top:2.1pt;width:39.2pt;height:0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">
            <v:stroke endarrow="block"/>
          </v:shape>
        </w:pict>
      </w:r>
      <w:r>
        <w:rPr>
          <w:noProof/>
        </w:rPr>
        <w:pict>
          <v:shape id="AutoShape 39" o:spid="_x0000_s1028" type="#_x0000_t32" style="position:absolute;left:0;text-align:left;margin-left:430.1pt;margin-top:2.1pt;width:0;height:138.7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"/>
        </w:pict>
      </w:r>
    </w:p>
    <w:p w:rsidR="005A7014" w:rsidRPr="00590019" w:rsidRDefault="005A7014" w:rsidP="00704211">
      <w:pPr>
        <w:jc w:val="both"/>
      </w:pPr>
      <w:r>
        <w:rPr>
          <w:noProof/>
        </w:rPr>
        <w:pict>
          <v:line id="Line 15" o:spid="_x0000_s1029" style="position:absolute;left:0;text-align:left;z-index:251655168;visibility:visible" from="233.6pt,8.15pt" to="233.6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">
            <v:stroke endarrow="block"/>
          </v:line>
        </w:pict>
      </w:r>
    </w:p>
    <w:p w:rsidR="005A7014" w:rsidRPr="00590019" w:rsidRDefault="005A7014" w:rsidP="00704211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left:0;text-align:left;margin-left:78.35pt;margin-top:10.35pt;width:317.25pt;height:43.3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">
            <v:textbox>
              <w:txbxContent>
                <w:p w:rsidR="005A7014" w:rsidRPr="00590019" w:rsidRDefault="005A7014" w:rsidP="00704211">
                  <w:pPr>
                    <w:jc w:val="center"/>
                  </w:pPr>
                  <w:r w:rsidRPr="00590019">
                    <w:t>Прием заявления и документов на получение м</w:t>
                  </w:r>
                  <w:r w:rsidRPr="00590019">
                    <w:t>у</w:t>
                  </w:r>
                  <w:r w:rsidRPr="00590019">
                    <w:t>ниц</w:t>
                  </w:r>
                  <w:r w:rsidRPr="00590019">
                    <w:t>и</w:t>
                  </w:r>
                  <w:r w:rsidRPr="00590019">
                    <w:t>пальной услуги</w:t>
                  </w:r>
                </w:p>
              </w:txbxContent>
            </v:textbox>
          </v:shape>
        </w:pict>
      </w:r>
    </w:p>
    <w:p w:rsidR="005A7014" w:rsidRPr="00590019" w:rsidRDefault="005A7014" w:rsidP="00704211">
      <w:pPr>
        <w:jc w:val="both"/>
      </w:pPr>
    </w:p>
    <w:p w:rsidR="005A7014" w:rsidRPr="00590019" w:rsidRDefault="005A7014" w:rsidP="00704211">
      <w:pPr>
        <w:jc w:val="both"/>
      </w:pPr>
    </w:p>
    <w:p w:rsidR="005A7014" w:rsidRPr="00590019" w:rsidRDefault="005A7014" w:rsidP="00704211">
      <w:pPr>
        <w:jc w:val="both"/>
      </w:pP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14" o:spid="_x0000_s1031" type="#_x0000_t110" style="position:absolute;left:0;text-align:left;margin-left:114.9pt;margin-top:13.7pt;width:234pt;height:110.3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">
            <v:textbox>
              <w:txbxContent>
                <w:p w:rsidR="005A7014" w:rsidRPr="00590019" w:rsidRDefault="005A7014" w:rsidP="00704211">
                  <w:pPr>
                    <w:jc w:val="center"/>
                  </w:pPr>
                  <w:r w:rsidRPr="00590019">
                    <w:t>Наличие надл</w:t>
                  </w:r>
                  <w:r w:rsidRPr="00590019">
                    <w:t>е</w:t>
                  </w:r>
                  <w:r w:rsidRPr="00590019">
                    <w:t>жаще оформле</w:t>
                  </w:r>
                  <w:r w:rsidRPr="00590019">
                    <w:t>н</w:t>
                  </w:r>
                  <w:r w:rsidRPr="00590019">
                    <w:t>ных док</w:t>
                  </w:r>
                  <w:r w:rsidRPr="00590019">
                    <w:t>у</w:t>
                  </w:r>
                  <w:r w:rsidRPr="00590019">
                    <w:t>ментов</w:t>
                  </w:r>
                </w:p>
              </w:txbxContent>
            </v:textbox>
          </v:shape>
        </w:pict>
      </w:r>
      <w:r>
        <w:rPr>
          <w:noProof/>
        </w:rPr>
        <w:pict>
          <v:line id="Line 23" o:spid="_x0000_s1032" style="position:absolute;left:0;text-align:left;z-index:251660288;visibility:visible" from="233.6pt,.2pt" to="233.6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">
            <v:stroke endarrow="block"/>
          </v:line>
        </w:pict>
      </w:r>
    </w:p>
    <w:p w:rsidR="005A7014" w:rsidRPr="00590019" w:rsidRDefault="005A7014" w:rsidP="00704211">
      <w:pPr>
        <w:jc w:val="both"/>
      </w:pPr>
      <w:r>
        <w:rPr>
          <w:noProof/>
        </w:rPr>
        <w:pict>
          <v:line id="Line 13" o:spid="_x0000_s1033" style="position:absolute;left:0;text-align:left;z-index:251653120;visibility:visible" from="495pt,438.6pt" to="495pt,4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"/>
        </w:pict>
      </w:r>
    </w:p>
    <w:p w:rsidR="005A7014" w:rsidRPr="00590019" w:rsidRDefault="005A7014" w:rsidP="00704211">
      <w:pPr>
        <w:jc w:val="both"/>
      </w:pPr>
      <w:r>
        <w:rPr>
          <w:noProof/>
        </w:rPr>
        <w:pict>
          <v:shape id="Text Box 10" o:spid="_x0000_s1034" type="#_x0000_t202" style="position:absolute;left:0;text-align:left;margin-left:348.9pt;margin-top:1.35pt;width:42pt;height:22.8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" stroked="f">
            <v:textbox>
              <w:txbxContent>
                <w:p w:rsidR="005A7014" w:rsidRPr="00590019" w:rsidRDefault="005A7014" w:rsidP="00704211">
                  <w:r w:rsidRPr="00590019">
                    <w:t>Нет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2" o:spid="_x0000_s1035" type="#_x0000_t202" style="position:absolute;left:0;text-align:left;margin-left:69.9pt;margin-top:1.35pt;width:45pt;height:22.8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" stroked="f">
            <v:textbox>
              <w:txbxContent>
                <w:p w:rsidR="005A7014" w:rsidRPr="00590019" w:rsidRDefault="005A7014" w:rsidP="00704211">
                  <w:pPr>
                    <w:jc w:val="center"/>
                  </w:pPr>
                  <w:r w:rsidRPr="00590019">
                    <w:t>Да</w:t>
                  </w:r>
                </w:p>
              </w:txbxContent>
            </v:textbox>
          </v:shape>
        </w:pict>
      </w:r>
    </w:p>
    <w:p w:rsidR="005A7014" w:rsidRPr="00590019" w:rsidRDefault="005A7014" w:rsidP="00704211">
      <w:pPr>
        <w:tabs>
          <w:tab w:val="left" w:pos="6660"/>
        </w:tabs>
        <w:jc w:val="both"/>
      </w:pPr>
      <w:r>
        <w:rPr>
          <w:noProof/>
        </w:rPr>
        <w:pict>
          <v:shape id="AutoShape 38" o:spid="_x0000_s1036" type="#_x0000_t32" style="position:absolute;left:0;text-align:left;margin-left:348.9pt;margin-top:12.1pt;width:81.2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"/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36" o:spid="_x0000_s1037" type="#_x0000_t34" style="position:absolute;left:0;text-align:left;margin-left:76pt;margin-top:29.1pt;width:55.85pt;height:21.9pt;rotation:9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" adj="-252">
            <v:stroke endarrow="block"/>
          </v:shape>
        </w:pict>
      </w:r>
    </w:p>
    <w:p w:rsidR="005A7014" w:rsidRPr="00590019" w:rsidRDefault="005A7014" w:rsidP="00704211">
      <w:pPr>
        <w:jc w:val="both"/>
      </w:pP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Text Box 3" o:spid="_x0000_s1038" type="#_x0000_t202" style="position:absolute;left:0;text-align:left;margin-left:93pt;margin-top:3.55pt;width:295.85pt;height:61.8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">
            <v:textbox>
              <w:txbxContent>
                <w:p w:rsidR="005A7014" w:rsidRPr="00590019" w:rsidRDefault="005A7014" w:rsidP="00704211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00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Проверка документов на установление нал</w:t>
                  </w:r>
                  <w:r w:rsidRPr="005900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Pr="005900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чия</w:t>
                  </w:r>
                </w:p>
                <w:p w:rsidR="005A7014" w:rsidRPr="00590019" w:rsidRDefault="005A7014" w:rsidP="00704211">
                  <w:pPr>
                    <w:pStyle w:val="ConsPlusNormal0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00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права на получение муниципальной услуги</w:t>
                  </w:r>
                </w:p>
                <w:p w:rsidR="005A7014" w:rsidRPr="003E78BB" w:rsidRDefault="005A7014" w:rsidP="00704211"/>
              </w:txbxContent>
            </v:textbox>
          </v:shape>
        </w:pict>
      </w: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line id="Line 17" o:spid="_x0000_s1039" style="position:absolute;left:0;text-align:left;z-index:251657216;visibility:visible" from="227.6pt,5.2pt" to="227.6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eyTKQIAAEs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">
            <v:stroke endarrow="block"/>
          </v:line>
        </w:pict>
      </w: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AutoShape 16" o:spid="_x0000_s1040" type="#_x0000_t110" style="position:absolute;left:0;text-align:left;margin-left:120.1pt;margin-top:-5.5pt;width:215.7pt;height:15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">
            <v:textbox>
              <w:txbxContent>
                <w:p w:rsidR="005A7014" w:rsidRPr="00590019" w:rsidRDefault="005A7014" w:rsidP="00704211">
                  <w:pPr>
                    <w:jc w:val="center"/>
                    <w:rPr>
                      <w:rFonts w:ascii="Arial" w:hAnsi="Arial" w:cs="Arial"/>
                    </w:rPr>
                  </w:pPr>
                  <w:r w:rsidRPr="00590019">
                    <w:t>Наличие права на получение мун</w:t>
                  </w:r>
                  <w:r w:rsidRPr="00590019">
                    <w:t>и</w:t>
                  </w:r>
                  <w:r w:rsidRPr="00590019">
                    <w:t>ципальной услуги</w:t>
                  </w:r>
                </w:p>
              </w:txbxContent>
            </v:textbox>
          </v:shape>
        </w:pict>
      </w: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Text Box 29" o:spid="_x0000_s1041" type="#_x0000_t202" style="position:absolute;left:0;text-align:left;margin-left:340.65pt;margin-top:11.7pt;width:40.7pt;height:24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S8D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" stroked="f">
            <v:textbox>
              <w:txbxContent>
                <w:p w:rsidR="005A7014" w:rsidRPr="00590019" w:rsidRDefault="005A7014" w:rsidP="00704211">
                  <w:pPr>
                    <w:rPr>
                      <w:rFonts w:ascii="Arial" w:hAnsi="Arial" w:cs="Arial"/>
                    </w:rPr>
                  </w:pPr>
                  <w:r w:rsidRPr="00590019">
                    <w:t>Нет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8" o:spid="_x0000_s1042" type="#_x0000_t202" style="position:absolute;left:0;text-align:left;margin-left:75.1pt;margin-top:11.7pt;width:4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" stroked="f">
            <v:textbox>
              <w:txbxContent>
                <w:p w:rsidR="005A7014" w:rsidRPr="00590019" w:rsidRDefault="005A7014" w:rsidP="00704211">
                  <w:pPr>
                    <w:jc w:val="center"/>
                  </w:pPr>
                  <w:r w:rsidRPr="00590019">
                    <w:t>Да</w:t>
                  </w:r>
                </w:p>
              </w:txbxContent>
            </v:textbox>
          </v:shape>
        </w:pict>
      </w: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line id="Line 5" o:spid="_x0000_s1043" style="position:absolute;left:0;text-align:left;z-index:251646976;visibility:visible" from="78.75pt,13.25pt" to="78.7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">
            <v:stroke endarrow="block"/>
          </v:line>
        </w:pict>
      </w:r>
      <w:r>
        <w:rPr>
          <w:noProof/>
        </w:rPr>
        <w:pict>
          <v:line id="Line 4" o:spid="_x0000_s1044" style="position:absolute;left:0;text-align:left;flip:x;z-index:251645952;visibility:visible" from="78.35pt,13.25pt" to="118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"/>
        </w:pict>
      </w:r>
      <w:r>
        <w:rPr>
          <w:noProof/>
        </w:rPr>
        <w:pict>
          <v:line id="Line 32" o:spid="_x0000_s1045" style="position:absolute;left:0;text-align:left;z-index:251667456;visibility:visible" from="78.75pt,13.25pt" to="123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2rs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"/>
        </w:pict>
      </w:r>
      <w:r>
        <w:rPr>
          <w:noProof/>
        </w:rPr>
        <w:pict>
          <v:line id="Line 19" o:spid="_x0000_s1046" style="position:absolute;left:0;text-align:left;z-index:251659264;visibility:visible" from="388.85pt,13.25pt" to="388.8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">
            <v:stroke endarrow="block"/>
          </v:line>
        </w:pict>
      </w:r>
      <w:r>
        <w:rPr>
          <w:noProof/>
        </w:rPr>
        <w:pict>
          <v:line id="Line 18" o:spid="_x0000_s1047" style="position:absolute;left:0;text-align:left;z-index:251658240;visibility:visible" from="335.8pt,13.25pt" to="388.8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"/>
        </w:pict>
      </w: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Text Box 30" o:spid="_x0000_s1048" type="#_x0000_t202" style="position:absolute;left:0;text-align:left;margin-left:303.55pt;margin-top:7.9pt;width:165.55pt;height:6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">
            <v:textbox>
              <w:txbxContent>
                <w:p w:rsidR="005A7014" w:rsidRPr="00590019" w:rsidRDefault="005A7014" w:rsidP="00704211">
                  <w:pPr>
                    <w:jc w:val="center"/>
                    <w:rPr>
                      <w:rFonts w:ascii="Arial" w:hAnsi="Arial" w:cs="Arial"/>
                    </w:rPr>
                  </w:pPr>
                  <w:r w:rsidRPr="00590019">
                    <w:t>Принятие решения об отказе в предоставлении муниц</w:t>
                  </w:r>
                  <w:r w:rsidRPr="00590019">
                    <w:t>и</w:t>
                  </w:r>
                  <w:r w:rsidRPr="00590019">
                    <w:t>пальной услуги</w:t>
                  </w:r>
                </w:p>
                <w:p w:rsidR="005A7014" w:rsidRDefault="005A7014" w:rsidP="00704211"/>
                <w:p w:rsidR="005A7014" w:rsidRPr="003E78BB" w:rsidRDefault="005A7014" w:rsidP="00704211"/>
              </w:txbxContent>
            </v:textbox>
          </v:shape>
        </w:pict>
      </w:r>
      <w:r>
        <w:rPr>
          <w:noProof/>
        </w:rPr>
        <w:pict>
          <v:shape id="Text Box 6" o:spid="_x0000_s1049" type="#_x0000_t202" style="position:absolute;left:0;text-align:left;margin-left:-.4pt;margin-top:7.9pt;width:171pt;height:61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">
            <v:textbox>
              <w:txbxContent>
                <w:p w:rsidR="005A7014" w:rsidRPr="00590019" w:rsidRDefault="005A7014" w:rsidP="00704211">
                  <w:pPr>
                    <w:jc w:val="center"/>
                    <w:rPr>
                      <w:rFonts w:ascii="Arial" w:hAnsi="Arial" w:cs="Arial"/>
                    </w:rPr>
                  </w:pPr>
                  <w:r w:rsidRPr="00590019">
                    <w:t>Принятие решения о пр</w:t>
                  </w:r>
                  <w:r w:rsidRPr="00590019">
                    <w:t>е</w:t>
                  </w:r>
                  <w:r w:rsidRPr="00590019">
                    <w:t>доставлении муниц</w:t>
                  </w:r>
                  <w:r w:rsidRPr="00590019">
                    <w:t>и</w:t>
                  </w:r>
                  <w:r w:rsidRPr="00590019">
                    <w:t>пальной у</w:t>
                  </w:r>
                  <w:r w:rsidRPr="00590019">
                    <w:t>с</w:t>
                  </w:r>
                  <w:r w:rsidRPr="00590019">
                    <w:t>луги</w:t>
                  </w:r>
                </w:p>
              </w:txbxContent>
            </v:textbox>
          </v:shape>
        </w:pict>
      </w: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line id="Line 31" o:spid="_x0000_s1050" style="position:absolute;left:0;text-align:left;z-index:251666432;visibility:visible" from="388.85pt,-.15pt" to="388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">
            <v:stroke endarrow="block"/>
          </v:line>
        </w:pict>
      </w:r>
      <w:r>
        <w:rPr>
          <w:noProof/>
        </w:rPr>
        <w:pict>
          <v:line id="Line 8" o:spid="_x0000_s1051" style="position:absolute;left:0;text-align:left;z-index:251650048;visibility:visible" from="78.75pt,-.15pt" to="78.7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">
            <v:stroke endarrow="block"/>
          </v:line>
        </w:pict>
      </w: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AutoShape 7" o:spid="_x0000_s1052" type="#_x0000_t116" style="position:absolute;left:0;text-align:left;margin-left:-9.4pt;margin-top:1.75pt;width:183.75pt;height:85.6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">
            <v:textbox>
              <w:txbxContent>
                <w:p w:rsidR="005A7014" w:rsidRPr="00590019" w:rsidRDefault="005A7014" w:rsidP="0070421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90019">
                    <w:t>Выдача договора аренды</w:t>
                  </w:r>
                </w:p>
                <w:p w:rsidR="005A7014" w:rsidRPr="00590019" w:rsidRDefault="005A7014" w:rsidP="0070421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</w:rPr>
                  </w:pPr>
                  <w:r w:rsidRPr="00590019">
                    <w:t>муниципального имущ</w:t>
                  </w:r>
                  <w:r w:rsidRPr="00590019">
                    <w:t>е</w:t>
                  </w:r>
                  <w:r w:rsidRPr="00590019">
                    <w:t>ства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5" o:spid="_x0000_s1053" type="#_x0000_t116" style="position:absolute;left:0;text-align:left;margin-left:303.55pt;margin-top:7.45pt;width:171pt;height:97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">
            <v:textbox>
              <w:txbxContent>
                <w:p w:rsidR="005A7014" w:rsidRPr="00590019" w:rsidRDefault="005A7014" w:rsidP="00704211">
                  <w:pPr>
                    <w:jc w:val="center"/>
                  </w:pPr>
                  <w:r w:rsidRPr="00590019">
                    <w:t>Выдача уведомления</w:t>
                  </w:r>
                </w:p>
                <w:p w:rsidR="005A7014" w:rsidRPr="00590019" w:rsidRDefault="005A7014" w:rsidP="00704211">
                  <w:pPr>
                    <w:jc w:val="center"/>
                  </w:pPr>
                  <w:r w:rsidRPr="00590019">
                    <w:rPr>
                      <w:iCs/>
                    </w:rPr>
                    <w:t>об отказе в предоста</w:t>
                  </w:r>
                  <w:r w:rsidRPr="00590019">
                    <w:rPr>
                      <w:iCs/>
                    </w:rPr>
                    <w:t>в</w:t>
                  </w:r>
                  <w:r w:rsidRPr="00590019">
                    <w:rPr>
                      <w:iCs/>
                    </w:rPr>
                    <w:t>лении муниц</w:t>
                  </w:r>
                  <w:r w:rsidRPr="00590019">
                    <w:rPr>
                      <w:iCs/>
                    </w:rPr>
                    <w:t>и</w:t>
                  </w:r>
                  <w:r w:rsidRPr="00590019">
                    <w:rPr>
                      <w:iCs/>
                    </w:rPr>
                    <w:t>пальной услуги</w:t>
                  </w:r>
                </w:p>
              </w:txbxContent>
            </v:textbox>
          </v:shape>
        </w:pict>
      </w:r>
    </w:p>
    <w:p w:rsidR="005A7014" w:rsidRPr="00590019" w:rsidRDefault="005A7014" w:rsidP="00704211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5A7014" w:rsidRPr="00590019" w:rsidRDefault="005A7014" w:rsidP="00704211">
      <w:pPr>
        <w:jc w:val="both"/>
      </w:pPr>
    </w:p>
    <w:p w:rsidR="005A7014" w:rsidRPr="00590019" w:rsidRDefault="005A7014">
      <w:pPr>
        <w:ind w:left="5040"/>
        <w:jc w:val="center"/>
      </w:pPr>
    </w:p>
    <w:sectPr w:rsidR="005A7014" w:rsidRPr="00590019" w:rsidSect="005D115E">
      <w:headerReference w:type="default" r:id="rId11"/>
      <w:pgSz w:w="11906" w:h="16838"/>
      <w:pgMar w:top="993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014" w:rsidRDefault="005A7014">
      <w:r>
        <w:separator/>
      </w:r>
    </w:p>
  </w:endnote>
  <w:endnote w:type="continuationSeparator" w:id="0">
    <w:p w:rsidR="005A7014" w:rsidRDefault="005A7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014" w:rsidRDefault="005A7014">
      <w:r>
        <w:separator/>
      </w:r>
    </w:p>
  </w:footnote>
  <w:footnote w:type="continuationSeparator" w:id="0">
    <w:p w:rsidR="005A7014" w:rsidRDefault="005A70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014" w:rsidRDefault="005A7014"/>
  <w:p w:rsidR="005A7014" w:rsidRDefault="005A7014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7B48D740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2AB254BE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066E4D8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14981A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E6C2B60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85B4E66E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E0C4AF6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4A3E0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E3CF082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40C618D"/>
    <w:multiLevelType w:val="hybridMultilevel"/>
    <w:tmpl w:val="5D0E3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08E4508F"/>
    <w:multiLevelType w:val="hybridMultilevel"/>
    <w:tmpl w:val="633C8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D41001"/>
    <w:multiLevelType w:val="hybridMultilevel"/>
    <w:tmpl w:val="50600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cs="Times New Roman" w:hint="default"/>
      </w:rPr>
    </w:lvl>
  </w:abstractNum>
  <w:abstractNum w:abstractNumId="6">
    <w:nsid w:val="0EFE642C"/>
    <w:multiLevelType w:val="hybridMultilevel"/>
    <w:tmpl w:val="6408DF84"/>
    <w:lvl w:ilvl="0" w:tplc="3F5E689A">
      <w:start w:val="1"/>
      <w:numFmt w:val="bullet"/>
      <w:lvlText w:val=""/>
      <w:lvlJc w:val="left"/>
      <w:pPr>
        <w:tabs>
          <w:tab w:val="num" w:pos="1409"/>
        </w:tabs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7">
    <w:nsid w:val="108E4299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13566CA3"/>
    <w:multiLevelType w:val="multilevel"/>
    <w:tmpl w:val="42CCEEBA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F4239E"/>
    <w:multiLevelType w:val="hybridMultilevel"/>
    <w:tmpl w:val="F04C17EA"/>
    <w:lvl w:ilvl="0" w:tplc="0212B80A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14C631FE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1">
    <w:nsid w:val="15A81595"/>
    <w:multiLevelType w:val="multilevel"/>
    <w:tmpl w:val="04190023"/>
    <w:lvl w:ilvl="0">
      <w:start w:val="1"/>
      <w:numFmt w:val="upperRoman"/>
      <w:pStyle w:val="Heading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2">
    <w:nsid w:val="179720CD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3">
    <w:nsid w:val="1C0C3B5D"/>
    <w:multiLevelType w:val="hybridMultilevel"/>
    <w:tmpl w:val="5C2215BA"/>
    <w:lvl w:ilvl="0" w:tplc="5FE06FC8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1C924D54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5">
    <w:nsid w:val="1DB321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17">
    <w:nsid w:val="2FE93249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3075231C"/>
    <w:multiLevelType w:val="hybridMultilevel"/>
    <w:tmpl w:val="283E2DC4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19">
    <w:nsid w:val="337256B3"/>
    <w:multiLevelType w:val="hybridMultilevel"/>
    <w:tmpl w:val="A46A26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3512245C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73949B5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B5D0DB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4">
    <w:nsid w:val="49877BF4"/>
    <w:multiLevelType w:val="hybridMultilevel"/>
    <w:tmpl w:val="11F073D8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  <w:rPr>
        <w:rFonts w:cs="Times New Roman"/>
      </w:rPr>
    </w:lvl>
  </w:abstractNum>
  <w:abstractNum w:abstractNumId="25">
    <w:nsid w:val="4A2400CB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>
    <w:nsid w:val="4A4156D4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7">
    <w:nsid w:val="4E265253"/>
    <w:multiLevelType w:val="hybridMultilevel"/>
    <w:tmpl w:val="26588310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F5C4840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9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0">
    <w:nsid w:val="53DC69AA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59B6FAA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32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3">
    <w:nsid w:val="59B5506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4">
    <w:nsid w:val="5B2E2FF9"/>
    <w:multiLevelType w:val="multilevel"/>
    <w:tmpl w:val="DD4AE28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6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04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5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84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397" w:hanging="2160"/>
      </w:pPr>
      <w:rPr>
        <w:rFonts w:cs="Times New Roman"/>
      </w:rPr>
    </w:lvl>
  </w:abstractNum>
  <w:abstractNum w:abstractNumId="35">
    <w:nsid w:val="5E3023F9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6">
    <w:nsid w:val="5F5877A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7">
    <w:nsid w:val="61634EED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8">
    <w:nsid w:val="6B393C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6EFD3B4C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1">
    <w:nsid w:val="6FD750B9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2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DCA7A70"/>
    <w:multiLevelType w:val="hybridMultilevel"/>
    <w:tmpl w:val="DD662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42"/>
  </w:num>
  <w:num w:numId="5">
    <w:abstractNumId w:val="15"/>
  </w:num>
  <w:num w:numId="6">
    <w:abstractNumId w:val="44"/>
  </w:num>
  <w:num w:numId="7">
    <w:abstractNumId w:val="29"/>
  </w:num>
  <w:num w:numId="8">
    <w:abstractNumId w:val="6"/>
  </w:num>
  <w:num w:numId="9">
    <w:abstractNumId w:val="2"/>
  </w:num>
  <w:num w:numId="10">
    <w:abstractNumId w:val="38"/>
  </w:num>
  <w:num w:numId="11">
    <w:abstractNumId w:val="39"/>
  </w:num>
  <w:num w:numId="12">
    <w:abstractNumId w:val="27"/>
  </w:num>
  <w:num w:numId="13">
    <w:abstractNumId w:val="24"/>
  </w:num>
  <w:num w:numId="14">
    <w:abstractNumId w:val="33"/>
  </w:num>
  <w:num w:numId="15">
    <w:abstractNumId w:val="23"/>
  </w:num>
  <w:num w:numId="16">
    <w:abstractNumId w:val="43"/>
  </w:num>
  <w:num w:numId="17">
    <w:abstractNumId w:val="18"/>
  </w:num>
  <w:num w:numId="18">
    <w:abstractNumId w:val="8"/>
  </w:num>
  <w:num w:numId="19">
    <w:abstractNumId w:val="3"/>
  </w:num>
  <w:num w:numId="20">
    <w:abstractNumId w:val="25"/>
  </w:num>
  <w:num w:numId="21">
    <w:abstractNumId w:val="36"/>
  </w:num>
  <w:num w:numId="22">
    <w:abstractNumId w:val="21"/>
  </w:num>
  <w:num w:numId="23">
    <w:abstractNumId w:val="11"/>
  </w:num>
  <w:num w:numId="24">
    <w:abstractNumId w:val="20"/>
  </w:num>
  <w:num w:numId="25">
    <w:abstractNumId w:val="17"/>
  </w:num>
  <w:num w:numId="26">
    <w:abstractNumId w:val="35"/>
  </w:num>
  <w:num w:numId="27">
    <w:abstractNumId w:val="28"/>
  </w:num>
  <w:num w:numId="28">
    <w:abstractNumId w:val="14"/>
  </w:num>
  <w:num w:numId="29">
    <w:abstractNumId w:val="37"/>
  </w:num>
  <w:num w:numId="30">
    <w:abstractNumId w:val="30"/>
  </w:num>
  <w:num w:numId="31">
    <w:abstractNumId w:val="41"/>
  </w:num>
  <w:num w:numId="32">
    <w:abstractNumId w:val="12"/>
  </w:num>
  <w:num w:numId="33">
    <w:abstractNumId w:val="40"/>
  </w:num>
  <w:num w:numId="34">
    <w:abstractNumId w:val="7"/>
  </w:num>
  <w:num w:numId="35">
    <w:abstractNumId w:val="10"/>
  </w:num>
  <w:num w:numId="36">
    <w:abstractNumId w:val="26"/>
  </w:num>
  <w:num w:numId="37">
    <w:abstractNumId w:val="32"/>
  </w:num>
  <w:num w:numId="38">
    <w:abstractNumId w:val="31"/>
  </w:num>
  <w:num w:numId="39">
    <w:abstractNumId w:val="5"/>
  </w:num>
  <w:num w:numId="40">
    <w:abstractNumId w:val="19"/>
  </w:num>
  <w:num w:numId="41">
    <w:abstractNumId w:val="4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13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17C2F"/>
    <w:rsid w:val="00030406"/>
    <w:rsid w:val="00093EDA"/>
    <w:rsid w:val="0009689B"/>
    <w:rsid w:val="00097197"/>
    <w:rsid w:val="000A1250"/>
    <w:rsid w:val="000D1D1F"/>
    <w:rsid w:val="000E4E0B"/>
    <w:rsid w:val="000F2957"/>
    <w:rsid w:val="000F7434"/>
    <w:rsid w:val="00103DA1"/>
    <w:rsid w:val="00120B21"/>
    <w:rsid w:val="00126777"/>
    <w:rsid w:val="001515CB"/>
    <w:rsid w:val="00157B32"/>
    <w:rsid w:val="00157FAD"/>
    <w:rsid w:val="00164C56"/>
    <w:rsid w:val="00191C28"/>
    <w:rsid w:val="00193ECD"/>
    <w:rsid w:val="001B2895"/>
    <w:rsid w:val="001F1015"/>
    <w:rsid w:val="001F428B"/>
    <w:rsid w:val="00203FD6"/>
    <w:rsid w:val="00211A55"/>
    <w:rsid w:val="002151A5"/>
    <w:rsid w:val="0024070E"/>
    <w:rsid w:val="00242C72"/>
    <w:rsid w:val="002705D8"/>
    <w:rsid w:val="00283A3A"/>
    <w:rsid w:val="00291394"/>
    <w:rsid w:val="00294241"/>
    <w:rsid w:val="002A2ABE"/>
    <w:rsid w:val="002A4368"/>
    <w:rsid w:val="002A628A"/>
    <w:rsid w:val="002B4E8C"/>
    <w:rsid w:val="002C206C"/>
    <w:rsid w:val="002D46AB"/>
    <w:rsid w:val="002D489F"/>
    <w:rsid w:val="002F3A37"/>
    <w:rsid w:val="0030315E"/>
    <w:rsid w:val="00304960"/>
    <w:rsid w:val="00307D85"/>
    <w:rsid w:val="00310724"/>
    <w:rsid w:val="0031691B"/>
    <w:rsid w:val="003173AC"/>
    <w:rsid w:val="0033079E"/>
    <w:rsid w:val="003500BC"/>
    <w:rsid w:val="003606A0"/>
    <w:rsid w:val="00365179"/>
    <w:rsid w:val="00383008"/>
    <w:rsid w:val="0038468B"/>
    <w:rsid w:val="003911B1"/>
    <w:rsid w:val="00393DFB"/>
    <w:rsid w:val="0039482F"/>
    <w:rsid w:val="003E78BB"/>
    <w:rsid w:val="00417A10"/>
    <w:rsid w:val="0042799B"/>
    <w:rsid w:val="00431465"/>
    <w:rsid w:val="00455743"/>
    <w:rsid w:val="00484EA5"/>
    <w:rsid w:val="004C38DA"/>
    <w:rsid w:val="004D670F"/>
    <w:rsid w:val="004E122B"/>
    <w:rsid w:val="00511A32"/>
    <w:rsid w:val="00512FC1"/>
    <w:rsid w:val="005170EA"/>
    <w:rsid w:val="005207B2"/>
    <w:rsid w:val="00520D41"/>
    <w:rsid w:val="0054491A"/>
    <w:rsid w:val="00563853"/>
    <w:rsid w:val="00563855"/>
    <w:rsid w:val="00564911"/>
    <w:rsid w:val="00575642"/>
    <w:rsid w:val="00590019"/>
    <w:rsid w:val="005A50DF"/>
    <w:rsid w:val="005A6610"/>
    <w:rsid w:val="005A7014"/>
    <w:rsid w:val="005B1EB5"/>
    <w:rsid w:val="005B6486"/>
    <w:rsid w:val="005C1D04"/>
    <w:rsid w:val="005C3BF1"/>
    <w:rsid w:val="005D115E"/>
    <w:rsid w:val="005D149F"/>
    <w:rsid w:val="005E40C7"/>
    <w:rsid w:val="005E4FCC"/>
    <w:rsid w:val="005E6403"/>
    <w:rsid w:val="005E78FF"/>
    <w:rsid w:val="0061586F"/>
    <w:rsid w:val="0062058F"/>
    <w:rsid w:val="006271DA"/>
    <w:rsid w:val="006325B0"/>
    <w:rsid w:val="006722BC"/>
    <w:rsid w:val="00675FAD"/>
    <w:rsid w:val="006874EE"/>
    <w:rsid w:val="006D305F"/>
    <w:rsid w:val="00701C57"/>
    <w:rsid w:val="00704211"/>
    <w:rsid w:val="007274F7"/>
    <w:rsid w:val="00741D33"/>
    <w:rsid w:val="00743B37"/>
    <w:rsid w:val="007445B6"/>
    <w:rsid w:val="007A0834"/>
    <w:rsid w:val="007B1209"/>
    <w:rsid w:val="007C7EC8"/>
    <w:rsid w:val="007E7BCF"/>
    <w:rsid w:val="007F4007"/>
    <w:rsid w:val="007F65AB"/>
    <w:rsid w:val="00820554"/>
    <w:rsid w:val="0084607A"/>
    <w:rsid w:val="008922C3"/>
    <w:rsid w:val="00893575"/>
    <w:rsid w:val="008A58C6"/>
    <w:rsid w:val="008B0BC1"/>
    <w:rsid w:val="008C66F2"/>
    <w:rsid w:val="008E7E4E"/>
    <w:rsid w:val="008F1BFF"/>
    <w:rsid w:val="00902E4A"/>
    <w:rsid w:val="00930130"/>
    <w:rsid w:val="009353D4"/>
    <w:rsid w:val="00947C51"/>
    <w:rsid w:val="0095360E"/>
    <w:rsid w:val="00962A4F"/>
    <w:rsid w:val="00995FA1"/>
    <w:rsid w:val="009D2E8C"/>
    <w:rsid w:val="009D5C0A"/>
    <w:rsid w:val="00A177BF"/>
    <w:rsid w:val="00A216EF"/>
    <w:rsid w:val="00A26919"/>
    <w:rsid w:val="00A44D81"/>
    <w:rsid w:val="00A70012"/>
    <w:rsid w:val="00A72F03"/>
    <w:rsid w:val="00A77B3E"/>
    <w:rsid w:val="00A82FF7"/>
    <w:rsid w:val="00A957F4"/>
    <w:rsid w:val="00A958D7"/>
    <w:rsid w:val="00AC4E0D"/>
    <w:rsid w:val="00AE04D5"/>
    <w:rsid w:val="00AF1302"/>
    <w:rsid w:val="00B22602"/>
    <w:rsid w:val="00B25A9A"/>
    <w:rsid w:val="00B36B1E"/>
    <w:rsid w:val="00B40727"/>
    <w:rsid w:val="00B41AD1"/>
    <w:rsid w:val="00B571C6"/>
    <w:rsid w:val="00B9205D"/>
    <w:rsid w:val="00B95DA2"/>
    <w:rsid w:val="00BA1363"/>
    <w:rsid w:val="00BB1974"/>
    <w:rsid w:val="00BD4205"/>
    <w:rsid w:val="00BE0006"/>
    <w:rsid w:val="00BE2C9D"/>
    <w:rsid w:val="00BF41AF"/>
    <w:rsid w:val="00BF7540"/>
    <w:rsid w:val="00C14E9B"/>
    <w:rsid w:val="00C26C3C"/>
    <w:rsid w:val="00C27662"/>
    <w:rsid w:val="00C305C6"/>
    <w:rsid w:val="00C524CD"/>
    <w:rsid w:val="00C639A1"/>
    <w:rsid w:val="00C7102D"/>
    <w:rsid w:val="00C71A6D"/>
    <w:rsid w:val="00C72B6B"/>
    <w:rsid w:val="00C81567"/>
    <w:rsid w:val="00C952ED"/>
    <w:rsid w:val="00CC16A5"/>
    <w:rsid w:val="00CC66CD"/>
    <w:rsid w:val="00CD0B5C"/>
    <w:rsid w:val="00CD52E2"/>
    <w:rsid w:val="00CE412E"/>
    <w:rsid w:val="00CE65A3"/>
    <w:rsid w:val="00CF37A7"/>
    <w:rsid w:val="00D03EF7"/>
    <w:rsid w:val="00D06B5E"/>
    <w:rsid w:val="00D121D9"/>
    <w:rsid w:val="00D14FE5"/>
    <w:rsid w:val="00D2015F"/>
    <w:rsid w:val="00D22742"/>
    <w:rsid w:val="00D23F51"/>
    <w:rsid w:val="00D25CDA"/>
    <w:rsid w:val="00D2726D"/>
    <w:rsid w:val="00D47214"/>
    <w:rsid w:val="00D50A25"/>
    <w:rsid w:val="00D77E36"/>
    <w:rsid w:val="00D8258D"/>
    <w:rsid w:val="00D8357D"/>
    <w:rsid w:val="00DA05A3"/>
    <w:rsid w:val="00DA11D4"/>
    <w:rsid w:val="00DD0B13"/>
    <w:rsid w:val="00E0292C"/>
    <w:rsid w:val="00E327C6"/>
    <w:rsid w:val="00E518C2"/>
    <w:rsid w:val="00EA355B"/>
    <w:rsid w:val="00EE7AA2"/>
    <w:rsid w:val="00EF75CA"/>
    <w:rsid w:val="00F024F9"/>
    <w:rsid w:val="00F02DEB"/>
    <w:rsid w:val="00F10FF0"/>
    <w:rsid w:val="00F12CD7"/>
    <w:rsid w:val="00F12EA8"/>
    <w:rsid w:val="00F42079"/>
    <w:rsid w:val="00F44641"/>
    <w:rsid w:val="00F51ECD"/>
    <w:rsid w:val="00F6503D"/>
    <w:rsid w:val="00F839BA"/>
    <w:rsid w:val="00F85FD1"/>
    <w:rsid w:val="00F86125"/>
    <w:rsid w:val="00F86E6E"/>
    <w:rsid w:val="00F872B4"/>
    <w:rsid w:val="00F90294"/>
    <w:rsid w:val="00FA08A3"/>
    <w:rsid w:val="00FA219B"/>
    <w:rsid w:val="00FA227A"/>
    <w:rsid w:val="00FA3A37"/>
    <w:rsid w:val="00FC0D1A"/>
    <w:rsid w:val="00FC2F06"/>
    <w:rsid w:val="00FC6E93"/>
    <w:rsid w:val="00FD0C02"/>
    <w:rsid w:val="00FD1391"/>
    <w:rsid w:val="00FD43B8"/>
    <w:rsid w:val="00FD5208"/>
    <w:rsid w:val="00FD5591"/>
    <w:rsid w:val="00FE21E3"/>
    <w:rsid w:val="00FE2983"/>
    <w:rsid w:val="00FE2C8A"/>
    <w:rsid w:val="00FE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06C"/>
    <w:rPr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numPr>
        <w:numId w:val="23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numPr>
        <w:ilvl w:val="1"/>
        <w:numId w:val="23"/>
      </w:numPr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numPr>
        <w:ilvl w:val="2"/>
        <w:numId w:val="23"/>
      </w:num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23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numPr>
        <w:ilvl w:val="4"/>
        <w:numId w:val="23"/>
      </w:numPr>
      <w:jc w:val="right"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pPr>
      <w:numPr>
        <w:ilvl w:val="5"/>
        <w:numId w:val="23"/>
      </w:numPr>
      <w:outlineLvl w:val="5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0A92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0A92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0A92"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0A92"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0A92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0A92"/>
    <w:rPr>
      <w:rFonts w:asciiTheme="minorHAnsi" w:eastAsiaTheme="minorEastAsia" w:hAnsiTheme="minorHAnsi" w:cstheme="minorBidi"/>
      <w:b/>
      <w:bCs/>
      <w:color w:val="000000"/>
    </w:rPr>
  </w:style>
  <w:style w:type="character" w:styleId="CommentReference">
    <w:name w:val="annotation reference"/>
    <w:basedOn w:val="DefaultParagraphFont"/>
    <w:uiPriority w:val="99"/>
    <w:semiHidden/>
    <w:rsid w:val="00F12EA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12E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C16A5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12E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A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12E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A92"/>
    <w:rPr>
      <w:color w:val="000000"/>
      <w:sz w:val="0"/>
      <w:szCs w:val="0"/>
    </w:rPr>
  </w:style>
  <w:style w:type="paragraph" w:customStyle="1" w:styleId="ConsPlusNormal">
    <w:name w:val="ConsPlusNormal"/>
    <w:uiPriority w:val="99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83A3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DefaultParagraphFont"/>
    <w:uiPriority w:val="99"/>
    <w:rsid w:val="00283A3A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83A3A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283A3A"/>
    <w:rPr>
      <w:rFonts w:cs="Times New Roman"/>
      <w:i/>
    </w:rPr>
  </w:style>
  <w:style w:type="paragraph" w:styleId="NormalWeb">
    <w:name w:val="Normal (Web)"/>
    <w:basedOn w:val="Normal"/>
    <w:uiPriority w:val="99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99"/>
    <w:qFormat/>
    <w:rsid w:val="00E327C6"/>
    <w:rPr>
      <w:rFonts w:cs="Times New Roman"/>
      <w:b/>
    </w:rPr>
  </w:style>
  <w:style w:type="character" w:styleId="FollowedHyperlink">
    <w:name w:val="FollowedHyperlink"/>
    <w:basedOn w:val="DefaultParagraphFont"/>
    <w:uiPriority w:val="99"/>
    <w:rsid w:val="0024070E"/>
    <w:rPr>
      <w:rFonts w:cs="Times New Roman"/>
      <w:color w:val="80008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CC16A5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C16A5"/>
    <w:rPr>
      <w:sz w:val="28"/>
    </w:rPr>
  </w:style>
  <w:style w:type="paragraph" w:customStyle="1" w:styleId="ConsPlusNormal0">
    <w:name w:val="ConsPlusNormal Знак Знак"/>
    <w:link w:val="ConsPlusNormal1"/>
    <w:uiPriority w:val="99"/>
    <w:rsid w:val="005207B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1">
    <w:name w:val="ConsPlusNormal Знак Знак Знак"/>
    <w:link w:val="ConsPlusNormal0"/>
    <w:uiPriority w:val="99"/>
    <w:locked/>
    <w:rsid w:val="005207B2"/>
    <w:rPr>
      <w:rFonts w:ascii="Arial" w:hAnsi="Arial"/>
      <w:lang w:val="ru-RU" w:eastAsia="ru-RU"/>
    </w:rPr>
  </w:style>
  <w:style w:type="paragraph" w:customStyle="1" w:styleId="ConsNonformat">
    <w:name w:val="ConsNonformat"/>
    <w:uiPriority w:val="99"/>
    <w:rsid w:val="003911B1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7">
    <w:name w:val="Стиль7"/>
    <w:basedOn w:val="Normal"/>
    <w:uiPriority w:val="99"/>
    <w:rsid w:val="009353D4"/>
    <w:pPr>
      <w:tabs>
        <w:tab w:val="num" w:pos="720"/>
      </w:tabs>
      <w:ind w:left="720" w:hanging="720"/>
      <w:jc w:val="both"/>
    </w:pPr>
  </w:style>
  <w:style w:type="paragraph" w:styleId="ListParagraph">
    <w:name w:val="List Paragraph"/>
    <w:basedOn w:val="Normal"/>
    <w:uiPriority w:val="99"/>
    <w:qFormat/>
    <w:rsid w:val="005B1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A11D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A11D4"/>
    <w:rPr>
      <w:color w:val="000000"/>
      <w:sz w:val="28"/>
    </w:rPr>
  </w:style>
  <w:style w:type="paragraph" w:styleId="Footer">
    <w:name w:val="footer"/>
    <w:basedOn w:val="Normal"/>
    <w:link w:val="FooterChar"/>
    <w:uiPriority w:val="99"/>
    <w:rsid w:val="00DA11D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A11D4"/>
    <w:rPr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93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online/base/?req=doc;base=LAW;n=112770;dst=7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nform@r54.nalo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54.nalo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19</Pages>
  <Words>6431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Tema</dc:creator>
  <cp:keywords/>
  <dc:description/>
  <cp:lastModifiedBy>User</cp:lastModifiedBy>
  <cp:revision>3</cp:revision>
  <cp:lastPrinted>2017-07-12T04:10:00Z</cp:lastPrinted>
  <dcterms:created xsi:type="dcterms:W3CDTF">2018-06-04T04:58:00Z</dcterms:created>
  <dcterms:modified xsi:type="dcterms:W3CDTF">2018-06-08T04:02:00Z</dcterms:modified>
</cp:coreProperties>
</file>